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2D9B747B"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w:t>
      </w:r>
      <w:r w:rsidR="00C912C7">
        <w:rPr>
          <w:rFonts w:eastAsia="SimSun" w:cs="Arial"/>
          <w:b/>
          <w:noProof/>
          <w:sz w:val="22"/>
          <w:szCs w:val="22"/>
          <w:lang w:eastAsia="zh-CN"/>
        </w:rPr>
        <w:t>114</w:t>
      </w:r>
      <w:r w:rsidR="005150DC" w:rsidRPr="00F13442">
        <w:rPr>
          <w:rFonts w:eastAsia="SimSun" w:cs="Arial"/>
          <w:b/>
          <w:noProof/>
          <w:sz w:val="22"/>
          <w:szCs w:val="22"/>
          <w:lang w:eastAsia="zh-CN"/>
        </w:rPr>
        <w:tab/>
      </w:r>
      <w:r w:rsidR="00232B1C" w:rsidRPr="006C31C8">
        <w:rPr>
          <w:rFonts w:eastAsia="SimSun" w:cs="Arial"/>
          <w:b/>
          <w:noProof/>
          <w:sz w:val="22"/>
          <w:szCs w:val="22"/>
        </w:rPr>
        <w:t>R</w:t>
      </w:r>
      <w:r w:rsidR="00BD6EB7" w:rsidRPr="006C31C8">
        <w:rPr>
          <w:rFonts w:eastAsia="SimSun" w:cs="Arial"/>
          <w:b/>
          <w:noProof/>
          <w:sz w:val="22"/>
          <w:szCs w:val="22"/>
        </w:rPr>
        <w:t>2</w:t>
      </w:r>
      <w:r w:rsidR="00232B1C" w:rsidRPr="006C31C8">
        <w:rPr>
          <w:rFonts w:eastAsia="SimSun" w:cs="Arial"/>
          <w:b/>
          <w:noProof/>
          <w:sz w:val="22"/>
          <w:szCs w:val="22"/>
        </w:rPr>
        <w:t>-</w:t>
      </w:r>
      <w:r w:rsidR="00B865EF" w:rsidRPr="006C31C8">
        <w:rPr>
          <w:rFonts w:eastAsia="SimSun" w:cs="Arial"/>
          <w:b/>
          <w:noProof/>
          <w:sz w:val="22"/>
          <w:szCs w:val="22"/>
        </w:rPr>
        <w:t>21</w:t>
      </w:r>
      <w:r w:rsidR="00C0553A">
        <w:rPr>
          <w:rFonts w:eastAsia="SimSun" w:cs="Arial"/>
          <w:b/>
          <w:noProof/>
          <w:sz w:val="22"/>
          <w:szCs w:val="22"/>
        </w:rPr>
        <w:t>05451</w:t>
      </w:r>
      <w:r w:rsidR="00DF7646" w:rsidRPr="00F13442">
        <w:rPr>
          <w:rFonts w:eastAsia="SimSun" w:cs="Arial"/>
          <w:b/>
          <w:noProof/>
          <w:sz w:val="22"/>
          <w:szCs w:val="22"/>
        </w:rPr>
        <w:tab/>
      </w:r>
    </w:p>
    <w:p w14:paraId="08B9D8C7" w14:textId="11240CAA" w:rsidR="000E09A0" w:rsidRPr="00F13442" w:rsidRDefault="00ED688E" w:rsidP="002D2831">
      <w:pPr>
        <w:pStyle w:val="CRCoverPage"/>
        <w:tabs>
          <w:tab w:val="right" w:pos="9000"/>
        </w:tabs>
        <w:spacing w:after="0"/>
        <w:rPr>
          <w:rFonts w:eastAsia="SimSun" w:cs="Arial"/>
          <w:b/>
          <w:noProof/>
          <w:sz w:val="22"/>
          <w:szCs w:val="22"/>
          <w:lang w:eastAsia="zh-CN"/>
        </w:rPr>
      </w:pPr>
      <w:r w:rsidRPr="00ED688E">
        <w:rPr>
          <w:rFonts w:eastAsia="SimSun" w:cs="Arial"/>
          <w:b/>
          <w:noProof/>
          <w:sz w:val="22"/>
          <w:szCs w:val="22"/>
          <w:lang w:eastAsia="zh-CN"/>
        </w:rPr>
        <w:t xml:space="preserve">Online, </w:t>
      </w:r>
      <w:r w:rsidR="00C912C7">
        <w:rPr>
          <w:rFonts w:eastAsia="SimSun" w:cs="Arial"/>
          <w:b/>
          <w:noProof/>
          <w:sz w:val="22"/>
          <w:szCs w:val="22"/>
          <w:lang w:eastAsia="zh-CN"/>
        </w:rPr>
        <w:t>May</w:t>
      </w:r>
      <w:r w:rsidRPr="00ED688E">
        <w:rPr>
          <w:rFonts w:eastAsia="SimSun" w:cs="Arial"/>
          <w:b/>
          <w:noProof/>
          <w:sz w:val="22"/>
          <w:szCs w:val="22"/>
          <w:lang w:eastAsia="zh-CN"/>
        </w:rPr>
        <w:t xml:space="preserve"> 1</w:t>
      </w:r>
      <w:r w:rsidR="00C912C7">
        <w:rPr>
          <w:rFonts w:eastAsia="SimSun" w:cs="Arial"/>
          <w:b/>
          <w:noProof/>
          <w:sz w:val="22"/>
          <w:szCs w:val="22"/>
          <w:lang w:eastAsia="zh-CN"/>
        </w:rPr>
        <w:t>9</w:t>
      </w:r>
      <w:r w:rsidRPr="00ED688E">
        <w:rPr>
          <w:rFonts w:eastAsia="SimSun" w:cs="Arial"/>
          <w:b/>
          <w:noProof/>
          <w:sz w:val="22"/>
          <w:szCs w:val="22"/>
          <w:lang w:eastAsia="zh-CN"/>
        </w:rPr>
        <w:t xml:space="preserve"> – </w:t>
      </w:r>
      <w:r w:rsidR="00C912C7">
        <w:rPr>
          <w:rFonts w:eastAsia="SimSun" w:cs="Arial"/>
          <w:b/>
          <w:noProof/>
          <w:sz w:val="22"/>
          <w:szCs w:val="22"/>
          <w:lang w:eastAsia="zh-CN"/>
        </w:rPr>
        <w:t>May</w:t>
      </w:r>
      <w:r w:rsidRPr="00ED688E">
        <w:rPr>
          <w:rFonts w:eastAsia="SimSun" w:cs="Arial"/>
          <w:b/>
          <w:noProof/>
          <w:sz w:val="22"/>
          <w:szCs w:val="22"/>
          <w:lang w:eastAsia="zh-CN"/>
        </w:rPr>
        <w:t xml:space="preserve"> 2</w:t>
      </w:r>
      <w:r w:rsidR="00C912C7">
        <w:rPr>
          <w:rFonts w:eastAsia="SimSun" w:cs="Arial"/>
          <w:b/>
          <w:noProof/>
          <w:sz w:val="22"/>
          <w:szCs w:val="22"/>
          <w:lang w:eastAsia="zh-CN"/>
        </w:rPr>
        <w:t>7</w:t>
      </w:r>
      <w:r w:rsidRPr="00ED688E">
        <w:rPr>
          <w:rFonts w:eastAsia="SimSun" w:cs="Arial"/>
          <w:b/>
          <w:noProof/>
          <w:sz w:val="22"/>
          <w:szCs w:val="22"/>
          <w:lang w:eastAsia="zh-CN"/>
        </w:rPr>
        <w:t>, 2021</w:t>
      </w:r>
      <w:r w:rsidR="009A1363">
        <w:rPr>
          <w:rFonts w:eastAsia="SimSun" w:cs="Arial"/>
          <w:b/>
          <w:noProof/>
          <w:sz w:val="22"/>
          <w:szCs w:val="22"/>
          <w:lang w:eastAsia="zh-CN"/>
        </w:rPr>
        <w:tab/>
      </w:r>
      <w:r w:rsidR="009A1363" w:rsidRPr="009A1363">
        <w:rPr>
          <w:rFonts w:eastAsia="SimSun" w:cs="Arial"/>
          <w:b/>
          <w:i/>
          <w:iCs/>
          <w:noProof/>
          <w:sz w:val="22"/>
          <w:szCs w:val="22"/>
          <w:lang w:eastAsia="zh-CN"/>
        </w:rPr>
        <w:t xml:space="preserve">Revision of </w:t>
      </w:r>
      <w:r w:rsidR="009A1363" w:rsidRPr="009A1363">
        <w:rPr>
          <w:rFonts w:eastAsia="SimSun" w:cs="Arial"/>
          <w:b/>
          <w:i/>
          <w:iCs/>
          <w:noProof/>
          <w:sz w:val="22"/>
          <w:szCs w:val="22"/>
        </w:rPr>
        <w:t>R2-2103958</w:t>
      </w:r>
      <w:r>
        <w:rPr>
          <w:rFonts w:eastAsia="SimSun" w:cs="Arial"/>
          <w:b/>
          <w:noProof/>
          <w:sz w:val="22"/>
          <w:szCs w:val="22"/>
          <w:lang w:eastAsia="zh-CN"/>
        </w:rPr>
        <w:tab/>
      </w:r>
      <w:r w:rsidR="00175516">
        <w:rPr>
          <w:rFonts w:eastAsia="SimSun" w:cs="Arial"/>
          <w:b/>
          <w:noProof/>
          <w:sz w:val="22"/>
          <w:szCs w:val="22"/>
          <w:lang w:eastAsia="zh-CN"/>
        </w:rPr>
        <w:tab/>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39CAA2B"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4210A" w:rsidRPr="00E4210A">
        <w:rPr>
          <w:rFonts w:ascii="Arial" w:eastAsia="SimSun" w:hAnsi="Arial" w:cs="Arial"/>
          <w:lang w:eastAsia="zh-CN"/>
        </w:rPr>
        <w:t>Discussion on paging service indication for MUSIM</w:t>
      </w:r>
    </w:p>
    <w:p w14:paraId="16173DC2" w14:textId="7FD87803"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w:t>
      </w:r>
      <w:r w:rsidR="00925183">
        <w:rPr>
          <w:rFonts w:ascii="Arial" w:eastAsia="Times New Roman" w:hAnsi="Arial" w:cs="Arial"/>
        </w:rPr>
        <w:t>3.</w:t>
      </w:r>
      <w:r w:rsidR="00E4210A">
        <w:rPr>
          <w:rFonts w:ascii="Arial" w:eastAsia="Times New Roman" w:hAnsi="Arial" w:cs="Arial"/>
        </w:rPr>
        <w:t>4</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EF7E4C1" w14:textId="2F24A0E2" w:rsidR="00524893" w:rsidRPr="00BF4475" w:rsidRDefault="00B36DE4" w:rsidP="00524893">
      <w:pPr>
        <w:rPr>
          <w:rFonts w:eastAsiaTheme="minorEastAsia"/>
          <w:sz w:val="20"/>
          <w:lang w:val="en-US" w:eastAsia="ko-KR"/>
        </w:rPr>
      </w:pPr>
      <w:r w:rsidRPr="00BF4475">
        <w:rPr>
          <w:rFonts w:eastAsiaTheme="minorEastAsia"/>
          <w:sz w:val="20"/>
          <w:lang w:val="en-US" w:eastAsia="ko-KR"/>
        </w:rPr>
        <w:t>In</w:t>
      </w:r>
      <w:r w:rsidR="00524893" w:rsidRPr="00BF4475">
        <w:rPr>
          <w:rFonts w:eastAsiaTheme="minorEastAsia" w:hint="eastAsia"/>
          <w:sz w:val="20"/>
          <w:lang w:val="en-US" w:eastAsia="ko-KR"/>
        </w:rPr>
        <w:t xml:space="preserve"> RAN2#112-e </w:t>
      </w:r>
      <w:r w:rsidR="00524893" w:rsidRPr="00BF4475">
        <w:rPr>
          <w:rFonts w:eastAsiaTheme="minorEastAsia"/>
          <w:sz w:val="20"/>
          <w:lang w:val="en-US" w:eastAsia="ko-KR"/>
        </w:rPr>
        <w:t xml:space="preserve">RAN2 discussed whether and how to indicate </w:t>
      </w:r>
      <w:r w:rsidR="00CE5D06" w:rsidRPr="00BF4475">
        <w:rPr>
          <w:rFonts w:eastAsiaTheme="minorEastAsia"/>
          <w:sz w:val="20"/>
          <w:lang w:val="en-US" w:eastAsia="ko-KR"/>
        </w:rPr>
        <w:t xml:space="preserve">a paging cause </w:t>
      </w:r>
      <w:r w:rsidR="00524893" w:rsidRPr="00BF4475">
        <w:rPr>
          <w:rFonts w:eastAsiaTheme="minorEastAsia"/>
          <w:sz w:val="20"/>
          <w:lang w:val="en-US" w:eastAsia="ko-KR"/>
        </w:rPr>
        <w:t>to the UE. However, no conclusion has been reached so far [1]:</w:t>
      </w:r>
    </w:p>
    <w:p w14:paraId="370FACFC" w14:textId="77777777" w:rsidR="00524893" w:rsidRPr="00862D02" w:rsidRDefault="00524893" w:rsidP="00524893">
      <w:pPr>
        <w:pStyle w:val="Agreement"/>
        <w:pBdr>
          <w:top w:val="single" w:sz="4" w:space="1" w:color="auto"/>
          <w:left w:val="single" w:sz="4" w:space="4" w:color="auto"/>
          <w:bottom w:val="single" w:sz="4" w:space="1" w:color="auto"/>
          <w:right w:val="single" w:sz="4" w:space="4" w:color="auto"/>
        </w:pBdr>
        <w:tabs>
          <w:tab w:val="clear" w:pos="644"/>
          <w:tab w:val="num" w:pos="1200"/>
        </w:tabs>
        <w:ind w:left="851" w:rightChars="260" w:right="572" w:hanging="425"/>
        <w:rPr>
          <w:i/>
          <w:iCs/>
        </w:rPr>
      </w:pPr>
      <w:r w:rsidRPr="00862D02">
        <w:t>Provide SA2 with information on paging cause costs based on the email discussion + contributions. Indicate that this may change if assumptions change.</w:t>
      </w:r>
    </w:p>
    <w:p w14:paraId="6F6C1689" w14:textId="77777777" w:rsidR="00524893" w:rsidRPr="00524893" w:rsidRDefault="00524893" w:rsidP="00524893">
      <w:pPr>
        <w:pStyle w:val="Agreement"/>
        <w:pBdr>
          <w:top w:val="single" w:sz="4" w:space="1" w:color="auto"/>
          <w:left w:val="single" w:sz="4" w:space="4" w:color="auto"/>
          <w:bottom w:val="single" w:sz="4" w:space="1" w:color="auto"/>
          <w:right w:val="single" w:sz="4" w:space="4" w:color="auto"/>
        </w:pBdr>
        <w:tabs>
          <w:tab w:val="clear" w:pos="644"/>
          <w:tab w:val="num" w:pos="851"/>
        </w:tabs>
        <w:ind w:left="1600" w:rightChars="260" w:right="572" w:hanging="1174"/>
        <w:rPr>
          <w:i/>
          <w:iCs/>
        </w:rPr>
      </w:pPr>
      <w:r w:rsidRPr="00524893">
        <w:t xml:space="preserve">From RAN2 perspective, we haven't decided on paging cause feasibility yet. </w:t>
      </w:r>
    </w:p>
    <w:p w14:paraId="6BFC6F43" w14:textId="76AB7925" w:rsidR="00524893" w:rsidRDefault="00524893" w:rsidP="00524893">
      <w:pPr>
        <w:pStyle w:val="Heading2"/>
        <w:numPr>
          <w:ilvl w:val="0"/>
          <w:numId w:val="0"/>
        </w:numPr>
        <w:rPr>
          <w:rFonts w:ascii="Times New Roman" w:eastAsiaTheme="minorEastAsia" w:hAnsi="Times New Roman"/>
          <w:sz w:val="20"/>
          <w:lang w:eastAsia="zh-CN"/>
        </w:rPr>
      </w:pPr>
      <w:r>
        <w:rPr>
          <w:rFonts w:ascii="Times New Roman" w:eastAsiaTheme="minorEastAsia" w:hAnsi="Times New Roman"/>
          <w:sz w:val="20"/>
          <w:lang w:eastAsia="zh-CN"/>
        </w:rPr>
        <w:t xml:space="preserve">In </w:t>
      </w:r>
      <w:r w:rsidRPr="007B4D94">
        <w:rPr>
          <w:rFonts w:ascii="Times New Roman" w:eastAsiaTheme="minorEastAsia" w:hAnsi="Times New Roman"/>
          <w:sz w:val="20"/>
          <w:lang w:eastAsia="zh-CN"/>
        </w:rPr>
        <w:t>SA2#143</w:t>
      </w:r>
      <w:r>
        <w:rPr>
          <w:rFonts w:ascii="Times New Roman" w:eastAsiaTheme="minorEastAsia" w:hAnsi="Times New Roman"/>
          <w:sz w:val="20"/>
          <w:lang w:eastAsia="zh-CN"/>
        </w:rPr>
        <w:t>-e</w:t>
      </w:r>
      <w:r w:rsidRPr="007B4D94">
        <w:rPr>
          <w:rFonts w:ascii="Times New Roman" w:eastAsiaTheme="minorEastAsia" w:hAnsi="Times New Roman"/>
          <w:sz w:val="20"/>
          <w:lang w:eastAsia="zh-CN"/>
        </w:rPr>
        <w:t xml:space="preserve"> </w:t>
      </w:r>
      <w:r>
        <w:rPr>
          <w:rFonts w:ascii="Times New Roman" w:eastAsiaTheme="minorEastAsia" w:hAnsi="Times New Roman"/>
          <w:sz w:val="20"/>
          <w:lang w:eastAsia="zh-CN"/>
        </w:rPr>
        <w:t xml:space="preserve">further progress was made on KI#1: </w:t>
      </w:r>
      <w:r w:rsidRPr="00524893">
        <w:rPr>
          <w:rFonts w:ascii="Times New Roman" w:eastAsiaTheme="minorEastAsia" w:hAnsi="Times New Roman"/>
          <w:sz w:val="20"/>
          <w:lang w:eastAsia="zh-CN"/>
        </w:rPr>
        <w:t>Handling of Mobile Terminated service with Multi-USIM device</w:t>
      </w:r>
      <w:r>
        <w:rPr>
          <w:rFonts w:ascii="Times New Roman" w:eastAsiaTheme="minorEastAsia" w:hAnsi="Times New Roman"/>
          <w:sz w:val="20"/>
          <w:lang w:eastAsia="zh-CN"/>
        </w:rPr>
        <w:t xml:space="preserve">, and the following </w:t>
      </w:r>
      <w:r w:rsidR="00930A80">
        <w:rPr>
          <w:rFonts w:ascii="Times New Roman" w:eastAsiaTheme="minorEastAsia" w:hAnsi="Times New Roman"/>
          <w:sz w:val="20"/>
          <w:lang w:eastAsia="zh-CN"/>
        </w:rPr>
        <w:t xml:space="preserve">was agreed </w:t>
      </w:r>
      <w:r>
        <w:rPr>
          <w:rFonts w:ascii="Times New Roman" w:eastAsiaTheme="minorEastAsia" w:hAnsi="Times New Roman"/>
          <w:sz w:val="20"/>
          <w:lang w:eastAsia="zh-CN"/>
        </w:rPr>
        <w:t>[2]:</w:t>
      </w:r>
    </w:p>
    <w:p w14:paraId="2D15CA2F" w14:textId="6E5DC5D6" w:rsidR="00524893" w:rsidRPr="00673E1F" w:rsidRDefault="00524893" w:rsidP="00673E1F">
      <w:pPr>
        <w:pStyle w:val="Heading2"/>
        <w:numPr>
          <w:ilvl w:val="0"/>
          <w:numId w:val="0"/>
        </w:numPr>
        <w:rPr>
          <w:rFonts w:ascii="Times New Roman" w:hAnsi="Times New Roman"/>
        </w:rPr>
      </w:pPr>
      <w:r w:rsidRPr="00054B3B">
        <w:rPr>
          <w:rFonts w:ascii="Times New Roman" w:hAnsi="Times New Roman"/>
          <w:noProof/>
        </w:rPr>
        <mc:AlternateContent>
          <mc:Choice Requires="wps">
            <w:drawing>
              <wp:inline distT="0" distB="0" distL="0" distR="0" wp14:anchorId="55F19184" wp14:editId="2F68559D">
                <wp:extent cx="5837767" cy="1404620"/>
                <wp:effectExtent l="0" t="0" r="1079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767" cy="1404620"/>
                        </a:xfrm>
                        <a:prstGeom prst="rect">
                          <a:avLst/>
                        </a:prstGeom>
                        <a:solidFill>
                          <a:srgbClr val="FFFFFF"/>
                        </a:solidFill>
                        <a:ln w="9525">
                          <a:solidFill>
                            <a:srgbClr val="000000"/>
                          </a:solidFill>
                          <a:miter lim="800000"/>
                          <a:headEnd/>
                          <a:tailEnd/>
                        </a:ln>
                      </wps:spPr>
                      <wps:txbx>
                        <w:txbxContent>
                          <w:p w14:paraId="3B4D8233" w14:textId="77777777" w:rsidR="00524893" w:rsidRPr="0038365C" w:rsidRDefault="00524893" w:rsidP="00524893">
                            <w:pPr>
                              <w:pStyle w:val="Heading2"/>
                              <w:numPr>
                                <w:ilvl w:val="0"/>
                                <w:numId w:val="0"/>
                              </w:numPr>
                            </w:pPr>
                            <w:bookmarkStart w:id="4" w:name="_Hlk68096804"/>
                            <w:r w:rsidRPr="0038365C">
                              <w:t>8.1</w:t>
                            </w:r>
                            <w:r w:rsidRPr="0038365C">
                              <w:tab/>
                              <w:t>Conclusions for Key Issue #1: Handling of Mobile Terminated service with Multi-USIM device</w:t>
                            </w:r>
                          </w:p>
                          <w:p w14:paraId="2788A02B" w14:textId="77777777" w:rsidR="00524893" w:rsidRPr="0038365C" w:rsidRDefault="00524893" w:rsidP="00524893">
                            <w:r w:rsidRPr="0038365C">
                              <w:t>The following conclusions are agreed for the baseline functionality:</w:t>
                            </w:r>
                          </w:p>
                          <w:p w14:paraId="3F754998" w14:textId="77777777" w:rsidR="00524893" w:rsidRPr="00373AE1" w:rsidRDefault="00524893" w:rsidP="00524893">
                            <w:pPr>
                              <w:pStyle w:val="B1"/>
                              <w:rPr>
                                <w:highlight w:val="yellow"/>
                                <w:lang w:val="en-US"/>
                              </w:rPr>
                            </w:pPr>
                            <w:r w:rsidRPr="00373AE1">
                              <w:rPr>
                                <w:highlight w:val="yellow"/>
                                <w:lang w:val="en-US"/>
                              </w:rPr>
                              <w:t>-</w:t>
                            </w:r>
                            <w:r w:rsidRPr="00373AE1">
                              <w:rPr>
                                <w:highlight w:val="yellow"/>
                                <w:lang w:val="en-US"/>
                              </w:rPr>
                              <w:tab/>
                              <w:t>For both EPS and 5GS, only the voice is supported to be indicated as the paging cause to the UE.</w:t>
                            </w:r>
                            <w:r w:rsidRPr="00524893">
                              <w:rPr>
                                <w:lang w:val="en-US"/>
                              </w:rPr>
                              <w:t xml:space="preserve"> The indicated Paging Cause as voice can be determined based on the PPI related to voice.</w:t>
                            </w:r>
                          </w:p>
                          <w:p w14:paraId="119519FF" w14:textId="77777777" w:rsidR="00524893" w:rsidRDefault="00524893" w:rsidP="00524893">
                            <w:pPr>
                              <w:pStyle w:val="B1"/>
                              <w:rPr>
                                <w:lang w:val="en-US"/>
                              </w:rPr>
                            </w:pPr>
                            <w:r w:rsidRPr="00373AE1">
                              <w:rPr>
                                <w:highlight w:val="yellow"/>
                                <w:lang w:val="en-US"/>
                              </w:rPr>
                              <w:t>-</w:t>
                            </w:r>
                            <w:r w:rsidRPr="00373AE1">
                              <w:rPr>
                                <w:highlight w:val="yellow"/>
                                <w:lang w:val="en-US"/>
                              </w:rPr>
                              <w:tab/>
                              <w:t>The network applies the Paging Cause only for UEs that have provided indication they operate in MUSIM mode.</w:t>
                            </w:r>
                          </w:p>
                          <w:p w14:paraId="201313F2" w14:textId="77777777" w:rsidR="00524893" w:rsidRPr="00C47D31" w:rsidRDefault="00524893" w:rsidP="00524893">
                            <w:pPr>
                              <w:pStyle w:val="NO"/>
                            </w:pPr>
                            <w:r w:rsidRPr="00C47D31">
                              <w:t xml:space="preserve">NOTE </w:t>
                            </w:r>
                            <w:r w:rsidRPr="00B5112C">
                              <w:rPr>
                                <w:lang w:val="en-US"/>
                              </w:rPr>
                              <w:t>1</w:t>
                            </w:r>
                            <w:r w:rsidRPr="00C47D31">
                              <w:t>:</w:t>
                            </w:r>
                            <w:r w:rsidRPr="00C47D31">
                              <w:tab/>
                              <w:t xml:space="preserve">The </w:t>
                            </w:r>
                            <w:r w:rsidRPr="00C47D31">
                              <w:rPr>
                                <w:lang w:val="en-US"/>
                              </w:rPr>
                              <w:t>CS call indicator from MSC is handled differently (see TS 23.272) to this Release 16 Paging Cause.</w:t>
                            </w:r>
                          </w:p>
                          <w:p w14:paraId="16F0E942" w14:textId="77777777" w:rsidR="00524893" w:rsidRPr="002806DB" w:rsidRDefault="00524893" w:rsidP="00524893">
                            <w:pPr>
                              <w:pStyle w:val="B1"/>
                              <w:rPr>
                                <w:lang w:val="en-US"/>
                              </w:rPr>
                            </w:pPr>
                            <w:r w:rsidRPr="00373AE1">
                              <w:rPr>
                                <w:highlight w:val="yellow"/>
                                <w:lang w:val="en-US"/>
                              </w:rPr>
                              <w:t>-</w:t>
                            </w:r>
                            <w:r w:rsidRPr="00373AE1">
                              <w:rPr>
                                <w:highlight w:val="yellow"/>
                                <w:lang w:val="en-US"/>
                              </w:rPr>
                              <w:tab/>
                              <w:t>The Paging Cause Solution shall ensure that a UE can detect when the feature is not supported in the cell where it is camping (either because the RAN or CN does not support the feature).</w:t>
                            </w:r>
                          </w:p>
                          <w:p w14:paraId="33314140" w14:textId="77777777" w:rsidR="00524893" w:rsidRPr="007F132A" w:rsidRDefault="00524893" w:rsidP="00524893">
                            <w:pPr>
                              <w:pStyle w:val="NO"/>
                            </w:pPr>
                            <w:r w:rsidRPr="003D2466">
                              <w:t>NOTE </w:t>
                            </w:r>
                            <w:r w:rsidRPr="00B5112C">
                              <w:rPr>
                                <w:lang w:val="en-US"/>
                              </w:rPr>
                              <w:t>2</w:t>
                            </w:r>
                            <w:r w:rsidRPr="005E0440">
                              <w:t>:</w:t>
                            </w:r>
                            <w:r w:rsidRPr="005E0440">
                              <w:tab/>
                            </w:r>
                            <w:r>
                              <w:t>"</w:t>
                            </w:r>
                            <w:r w:rsidRPr="005E0440">
                              <w:t>voice</w:t>
                            </w:r>
                            <w:r>
                              <w:t>"</w:t>
                            </w:r>
                            <w:r w:rsidRPr="005E0440">
                              <w:t xml:space="preserve"> refers to MMTel voice (5GS and EPS) and CS domain voice (EPS only).</w:t>
                            </w:r>
                          </w:p>
                          <w:p w14:paraId="03A0F78A" w14:textId="77777777" w:rsidR="00524893" w:rsidRPr="0038365C" w:rsidRDefault="00524893" w:rsidP="00524893">
                            <w:pPr>
                              <w:pStyle w:val="EditorsNote"/>
                            </w:pPr>
                            <w:r w:rsidRPr="0038365C">
                              <w:t>Editor's note:</w:t>
                            </w:r>
                            <w:r w:rsidRPr="0038365C">
                              <w:tab/>
                            </w:r>
                            <w:r>
                              <w:t>Final conclusion depends on further</w:t>
                            </w:r>
                            <w:r w:rsidRPr="0038365C">
                              <w:t xml:space="preserve"> feedback from RAN WG2, RAN WG3 and SA WG3.</w:t>
                            </w:r>
                          </w:p>
                          <w:bookmarkEnd w:id="4"/>
                          <w:p w14:paraId="1828B034" w14:textId="3CE62058" w:rsidR="00524893" w:rsidRDefault="00524893" w:rsidP="00524893">
                            <w:pPr>
                              <w:pStyle w:val="B1"/>
                            </w:pPr>
                            <w:r>
                              <w:t>…</w:t>
                            </w:r>
                          </w:p>
                        </w:txbxContent>
                      </wps:txbx>
                      <wps:bodyPr rot="0" vert="horz" wrap="square" lIns="91440" tIns="45720" rIns="91440" bIns="45720" anchor="t" anchorCtr="0">
                        <a:spAutoFit/>
                      </wps:bodyPr>
                    </wps:wsp>
                  </a:graphicData>
                </a:graphic>
              </wp:inline>
            </w:drawing>
          </mc:Choice>
          <mc:Fallback>
            <w:pict>
              <v:shapetype w14:anchorId="55F19184" id="_x0000_t202" coordsize="21600,21600" o:spt="202" path="m,l,21600r21600,l21600,xe">
                <v:stroke joinstyle="miter"/>
                <v:path gradientshapeok="t" o:connecttype="rect"/>
              </v:shapetype>
              <v:shape id="Text Box 2" o:spid="_x0000_s1026" type="#_x0000_t202" style="width:45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">
                <v:textbox style="mso-fit-shape-to-text:t">
                  <w:txbxContent>
                    <w:p w14:paraId="3B4D8233" w14:textId="77777777" w:rsidR="00524893" w:rsidRPr="0038365C" w:rsidRDefault="00524893" w:rsidP="00524893">
                      <w:pPr>
                        <w:pStyle w:val="Heading2"/>
                        <w:numPr>
                          <w:ilvl w:val="0"/>
                          <w:numId w:val="0"/>
                        </w:numPr>
                      </w:pPr>
                      <w:bookmarkStart w:id="5" w:name="_Hlk68096804"/>
                      <w:r w:rsidRPr="0038365C">
                        <w:t>8.1</w:t>
                      </w:r>
                      <w:r w:rsidRPr="0038365C">
                        <w:tab/>
                        <w:t>Conclusions for Key Issue #1: Handling of Mobile Terminated service with Multi-USIM device</w:t>
                      </w:r>
                    </w:p>
                    <w:p w14:paraId="2788A02B" w14:textId="77777777" w:rsidR="00524893" w:rsidRPr="0038365C" w:rsidRDefault="00524893" w:rsidP="00524893">
                      <w:r w:rsidRPr="0038365C">
                        <w:t>The following conclusions are agreed for the baseline functionality:</w:t>
                      </w:r>
                    </w:p>
                    <w:p w14:paraId="3F754998" w14:textId="77777777" w:rsidR="00524893" w:rsidRPr="00373AE1" w:rsidRDefault="00524893" w:rsidP="00524893">
                      <w:pPr>
                        <w:pStyle w:val="B1"/>
                        <w:rPr>
                          <w:highlight w:val="yellow"/>
                          <w:lang w:val="en-US"/>
                        </w:rPr>
                      </w:pPr>
                      <w:r w:rsidRPr="00373AE1">
                        <w:rPr>
                          <w:highlight w:val="yellow"/>
                          <w:lang w:val="en-US"/>
                        </w:rPr>
                        <w:t>-</w:t>
                      </w:r>
                      <w:r w:rsidRPr="00373AE1">
                        <w:rPr>
                          <w:highlight w:val="yellow"/>
                          <w:lang w:val="en-US"/>
                        </w:rPr>
                        <w:tab/>
                        <w:t>For both EPS and 5GS, only the voice is supported to be indicated as the paging cause to the UE.</w:t>
                      </w:r>
                      <w:r w:rsidRPr="00524893">
                        <w:rPr>
                          <w:lang w:val="en-US"/>
                        </w:rPr>
                        <w:t xml:space="preserve"> The indicated Paging Cause as voice can be determined based on the PPI related to voice.</w:t>
                      </w:r>
                    </w:p>
                    <w:p w14:paraId="119519FF" w14:textId="77777777" w:rsidR="00524893" w:rsidRDefault="00524893" w:rsidP="00524893">
                      <w:pPr>
                        <w:pStyle w:val="B1"/>
                        <w:rPr>
                          <w:lang w:val="en-US"/>
                        </w:rPr>
                      </w:pPr>
                      <w:r w:rsidRPr="00373AE1">
                        <w:rPr>
                          <w:highlight w:val="yellow"/>
                          <w:lang w:val="en-US"/>
                        </w:rPr>
                        <w:t>-</w:t>
                      </w:r>
                      <w:r w:rsidRPr="00373AE1">
                        <w:rPr>
                          <w:highlight w:val="yellow"/>
                          <w:lang w:val="en-US"/>
                        </w:rPr>
                        <w:tab/>
                        <w:t>The network applies the Paging Cause only for UEs that have provided indication they operate in MUSIM mode.</w:t>
                      </w:r>
                    </w:p>
                    <w:p w14:paraId="201313F2" w14:textId="77777777" w:rsidR="00524893" w:rsidRPr="00C47D31" w:rsidRDefault="00524893" w:rsidP="00524893">
                      <w:pPr>
                        <w:pStyle w:val="NO"/>
                      </w:pPr>
                      <w:r w:rsidRPr="00C47D31">
                        <w:t xml:space="preserve">NOTE </w:t>
                      </w:r>
                      <w:r w:rsidRPr="00B5112C">
                        <w:rPr>
                          <w:lang w:val="en-US"/>
                        </w:rPr>
                        <w:t>1</w:t>
                      </w:r>
                      <w:r w:rsidRPr="00C47D31">
                        <w:t>:</w:t>
                      </w:r>
                      <w:r w:rsidRPr="00C47D31">
                        <w:tab/>
                        <w:t xml:space="preserve">The </w:t>
                      </w:r>
                      <w:r w:rsidRPr="00C47D31">
                        <w:rPr>
                          <w:lang w:val="en-US"/>
                        </w:rPr>
                        <w:t>CS call indicator from MSC is handled differently (see TS 23.272) to this Release 16 Paging Cause.</w:t>
                      </w:r>
                    </w:p>
                    <w:p w14:paraId="16F0E942" w14:textId="77777777" w:rsidR="00524893" w:rsidRPr="002806DB" w:rsidRDefault="00524893" w:rsidP="00524893">
                      <w:pPr>
                        <w:pStyle w:val="B1"/>
                        <w:rPr>
                          <w:lang w:val="en-US"/>
                        </w:rPr>
                      </w:pPr>
                      <w:r w:rsidRPr="00373AE1">
                        <w:rPr>
                          <w:highlight w:val="yellow"/>
                          <w:lang w:val="en-US"/>
                        </w:rPr>
                        <w:t>-</w:t>
                      </w:r>
                      <w:r w:rsidRPr="00373AE1">
                        <w:rPr>
                          <w:highlight w:val="yellow"/>
                          <w:lang w:val="en-US"/>
                        </w:rPr>
                        <w:tab/>
                        <w:t>The Paging Cause Solution shall ensure that a UE can detect when the feature is not supported in the cell where it is camping (either because the RAN or CN does not support the feature).</w:t>
                      </w:r>
                    </w:p>
                    <w:p w14:paraId="33314140" w14:textId="77777777" w:rsidR="00524893" w:rsidRPr="007F132A" w:rsidRDefault="00524893" w:rsidP="00524893">
                      <w:pPr>
                        <w:pStyle w:val="NO"/>
                      </w:pPr>
                      <w:r w:rsidRPr="003D2466">
                        <w:t>NOTE </w:t>
                      </w:r>
                      <w:r w:rsidRPr="00B5112C">
                        <w:rPr>
                          <w:lang w:val="en-US"/>
                        </w:rPr>
                        <w:t>2</w:t>
                      </w:r>
                      <w:r w:rsidRPr="005E0440">
                        <w:t>:</w:t>
                      </w:r>
                      <w:r w:rsidRPr="005E0440">
                        <w:tab/>
                      </w:r>
                      <w:r>
                        <w:t>"</w:t>
                      </w:r>
                      <w:r w:rsidRPr="005E0440">
                        <w:t>voice</w:t>
                      </w:r>
                      <w:r>
                        <w:t>"</w:t>
                      </w:r>
                      <w:r w:rsidRPr="005E0440">
                        <w:t xml:space="preserve"> refers to MMTel voice (5GS and EPS) and CS domain voice (EPS only).</w:t>
                      </w:r>
                    </w:p>
                    <w:p w14:paraId="03A0F78A" w14:textId="77777777" w:rsidR="00524893" w:rsidRPr="0038365C" w:rsidRDefault="00524893" w:rsidP="00524893">
                      <w:pPr>
                        <w:pStyle w:val="EditorsNote"/>
                      </w:pPr>
                      <w:r w:rsidRPr="0038365C">
                        <w:t>Editor's note:</w:t>
                      </w:r>
                      <w:r w:rsidRPr="0038365C">
                        <w:tab/>
                      </w:r>
                      <w:r>
                        <w:t>Final conclusion depends on further</w:t>
                      </w:r>
                      <w:r w:rsidRPr="0038365C">
                        <w:t xml:space="preserve"> feedback from RAN WG2, RAN WG3 and SA WG3.</w:t>
                      </w:r>
                    </w:p>
                    <w:bookmarkEnd w:id="5"/>
                    <w:p w14:paraId="1828B034" w14:textId="3CE62058" w:rsidR="00524893" w:rsidRDefault="00524893" w:rsidP="00524893">
                      <w:pPr>
                        <w:pStyle w:val="B1"/>
                      </w:pPr>
                      <w:r>
                        <w:t>…</w:t>
                      </w:r>
                    </w:p>
                  </w:txbxContent>
                </v:textbox>
                <w10:anchorlock/>
              </v:shape>
            </w:pict>
          </mc:Fallback>
        </mc:AlternateContent>
      </w:r>
    </w:p>
    <w:p w14:paraId="14456FB3" w14:textId="7FA0B7F7" w:rsidR="006A1BC4" w:rsidRPr="00980CA4" w:rsidRDefault="00524893" w:rsidP="00524893">
      <w:pPr>
        <w:spacing w:before="240"/>
        <w:rPr>
          <w:rFonts w:eastAsiaTheme="minorEastAsia"/>
          <w:sz w:val="20"/>
          <w:lang w:val="en-US" w:eastAsia="ko-KR"/>
        </w:rPr>
      </w:pPr>
      <w:r w:rsidRPr="00980CA4">
        <w:rPr>
          <w:rFonts w:eastAsiaTheme="minorEastAsia"/>
          <w:sz w:val="20"/>
          <w:lang w:val="en-US" w:eastAsia="ko-KR"/>
        </w:rPr>
        <w:t xml:space="preserve">This contribution </w:t>
      </w:r>
      <w:r w:rsidR="00421676">
        <w:rPr>
          <w:rFonts w:eastAsiaTheme="minorEastAsia"/>
          <w:sz w:val="20"/>
          <w:lang w:val="en-US" w:eastAsia="ko-KR"/>
        </w:rPr>
        <w:t xml:space="preserve">further </w:t>
      </w:r>
      <w:r w:rsidRPr="00980CA4">
        <w:rPr>
          <w:rFonts w:eastAsiaTheme="minorEastAsia"/>
          <w:sz w:val="20"/>
          <w:lang w:val="en-US" w:eastAsia="ko-KR"/>
        </w:rPr>
        <w:t xml:space="preserve">discusses </w:t>
      </w:r>
      <w:r w:rsidR="00673E1F" w:rsidRPr="00980CA4">
        <w:rPr>
          <w:rFonts w:eastAsiaTheme="minorEastAsia"/>
          <w:sz w:val="20"/>
          <w:lang w:val="en-US" w:eastAsia="ko-KR"/>
        </w:rPr>
        <w:t>how to address MUSIM paging service indication</w:t>
      </w:r>
      <w:r w:rsidR="00264665">
        <w:rPr>
          <w:rFonts w:eastAsiaTheme="minorEastAsia"/>
          <w:sz w:val="20"/>
          <w:lang w:val="en-US" w:eastAsia="ko-KR"/>
        </w:rPr>
        <w:t>, while</w:t>
      </w:r>
      <w:r w:rsidR="00673E1F" w:rsidRPr="00980CA4">
        <w:rPr>
          <w:rFonts w:eastAsiaTheme="minorEastAsia"/>
          <w:sz w:val="20"/>
          <w:lang w:val="en-US" w:eastAsia="ko-KR"/>
        </w:rPr>
        <w:t xml:space="preserve"> taking into account the</w:t>
      </w:r>
      <w:r w:rsidRPr="00980CA4">
        <w:rPr>
          <w:rFonts w:eastAsiaTheme="minorEastAsia"/>
          <w:sz w:val="20"/>
          <w:lang w:val="en-US" w:eastAsia="ko-KR"/>
        </w:rPr>
        <w:t xml:space="preserve"> SA2</w:t>
      </w:r>
      <w:r w:rsidR="00421676">
        <w:rPr>
          <w:rFonts w:eastAsiaTheme="minorEastAsia"/>
          <w:sz w:val="20"/>
          <w:lang w:val="en-US" w:eastAsia="ko-KR"/>
        </w:rPr>
        <w:t>’s</w:t>
      </w:r>
      <w:r w:rsidRPr="00980CA4">
        <w:rPr>
          <w:rFonts w:eastAsiaTheme="minorEastAsia"/>
          <w:sz w:val="20"/>
          <w:lang w:val="en-US" w:eastAsia="ko-KR"/>
        </w:rPr>
        <w:t xml:space="preserve"> progress</w:t>
      </w:r>
      <w:r w:rsidR="00530BFD" w:rsidRPr="00980CA4">
        <w:rPr>
          <w:sz w:val="20"/>
        </w:rPr>
        <w:t xml:space="preserve">. </w:t>
      </w:r>
    </w:p>
    <w:p w14:paraId="6D7F86B0" w14:textId="0C8C532B" w:rsidR="00054B3B" w:rsidRPr="00530BFD" w:rsidRDefault="002167A3" w:rsidP="00054B3B">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6" w:name="OLE_LINK16"/>
      <w:bookmarkStart w:id="7" w:name="OLE_LINK17"/>
    </w:p>
    <w:bookmarkEnd w:id="6"/>
    <w:bookmarkEnd w:id="7"/>
    <w:p w14:paraId="3404F9E5" w14:textId="45189AC8" w:rsidR="009119EF" w:rsidRPr="00862D02" w:rsidRDefault="009119EF" w:rsidP="00811ECD">
      <w:pPr>
        <w:pStyle w:val="Heading2"/>
        <w:tabs>
          <w:tab w:val="clear" w:pos="270"/>
        </w:tabs>
        <w:ind w:left="0"/>
        <w:rPr>
          <w:rFonts w:eastAsia="Malgun Gothic"/>
          <w:lang w:eastAsia="ko-KR"/>
        </w:rPr>
      </w:pPr>
      <w:r w:rsidRPr="00862D02">
        <w:rPr>
          <w:rFonts w:eastAsia="Malgun Gothic" w:hint="eastAsia"/>
          <w:lang w:eastAsia="ko-KR"/>
        </w:rPr>
        <w:t xml:space="preserve">Paging cause </w:t>
      </w:r>
      <w:r w:rsidR="00811ECD">
        <w:rPr>
          <w:rFonts w:eastAsia="Malgun Gothic"/>
          <w:lang w:eastAsia="ko-KR"/>
        </w:rPr>
        <w:t>encoding</w:t>
      </w:r>
      <w:r w:rsidRPr="00862D02">
        <w:rPr>
          <w:rFonts w:eastAsia="Malgun Gothic"/>
          <w:lang w:eastAsia="ko-KR"/>
        </w:rPr>
        <w:t xml:space="preserve"> </w:t>
      </w:r>
    </w:p>
    <w:p w14:paraId="1EE4F80B" w14:textId="1CD020A9" w:rsidR="00B36DE4" w:rsidRDefault="00B36DE4" w:rsidP="009119EF">
      <w:pPr>
        <w:rPr>
          <w:rFonts w:eastAsiaTheme="minorEastAsia"/>
          <w:lang w:val="en-US" w:eastAsia="ko-KR"/>
        </w:rPr>
      </w:pPr>
      <w:r>
        <w:rPr>
          <w:rFonts w:eastAsiaTheme="minorEastAsia"/>
          <w:lang w:val="en-US" w:eastAsia="ko-KR"/>
        </w:rPr>
        <w:t>In</w:t>
      </w:r>
      <w:r w:rsidRPr="00862D02">
        <w:rPr>
          <w:rFonts w:eastAsiaTheme="minorEastAsia" w:hint="eastAsia"/>
          <w:lang w:val="en-US" w:eastAsia="ko-KR"/>
        </w:rPr>
        <w:t xml:space="preserve"> RAN2#112-e meeting, </w:t>
      </w:r>
      <w:r w:rsidRPr="00862D02">
        <w:rPr>
          <w:rFonts w:eastAsiaTheme="minorEastAsia"/>
          <w:lang w:val="en-US" w:eastAsia="ko-KR"/>
        </w:rPr>
        <w:t>RAN2</w:t>
      </w:r>
      <w:r>
        <w:rPr>
          <w:rFonts w:eastAsiaTheme="minorEastAsia"/>
          <w:lang w:val="en-US" w:eastAsia="ko-KR"/>
        </w:rPr>
        <w:t xml:space="preserve"> sent an LS to SA2 addressing a number of questions related to support of MUSIM devices [3].  Regarding the feasibility and impact of providing paging cause information per UE in the paging message, RAN2 provided the following assessment:</w:t>
      </w:r>
    </w:p>
    <w:p w14:paraId="4D22919D"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lastRenderedPageBreak/>
        <w:t xml:space="preserve">Extending paging signalling is possible but RAN2 haven’t decided on overall feasibility of paging cause, including how it should be supported. </w:t>
      </w:r>
    </w:p>
    <w:p w14:paraId="42390FF9"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 xml:space="preserve">For Q2, the overhead of paging cause is expected additional 1 + </w:t>
      </w:r>
      <m:oMath>
        <m:d>
          <m:dPr>
            <m:begChr m:val="⌈"/>
            <m:endChr m:val="⌉"/>
            <m:ctrlPr>
              <w:rPr>
                <w:rFonts w:ascii="Cambria Math" w:eastAsia="SimSun" w:hAnsi="Arial" w:cs="Latha"/>
                <w:b/>
                <w:i/>
                <w:noProof/>
                <w:sz w:val="20"/>
                <w:lang w:val="pl-PL" w:eastAsia="ko-KR"/>
              </w:rPr>
            </m:ctrlPr>
          </m:dPr>
          <m:e>
            <m:func>
              <m:funcPr>
                <m:ctrlPr>
                  <w:rPr>
                    <w:rFonts w:ascii="Cambria Math" w:eastAsia="SimSun" w:hAnsi="Arial" w:cs="Latha"/>
                    <w:b/>
                    <w:i/>
                    <w:noProof/>
                    <w:sz w:val="20"/>
                    <w:lang w:val="pl-PL" w:eastAsia="ko-KR"/>
                  </w:rPr>
                </m:ctrlPr>
              </m:funcPr>
              <m:fName>
                <m:sSub>
                  <m:sSubPr>
                    <m:ctrlPr>
                      <w:rPr>
                        <w:rFonts w:ascii="Cambria Math" w:eastAsia="SimSun" w:hAnsi="Arial" w:cs="Latha"/>
                        <w:b/>
                        <w:i/>
                        <w:noProof/>
                        <w:sz w:val="20"/>
                        <w:lang w:val="pl-PL" w:eastAsia="ko-KR"/>
                      </w:rPr>
                    </m:ctrlPr>
                  </m:sSubPr>
                  <m:e>
                    <m:r>
                      <m:rPr>
                        <m:sty m:val="bi"/>
                      </m:rPr>
                      <w:rPr>
                        <w:rFonts w:ascii="Cambria Math" w:eastAsia="SimSun" w:hAnsi="Arial" w:cs="Latha"/>
                        <w:noProof/>
                        <w:sz w:val="20"/>
                        <w:lang w:val="pl-PL" w:eastAsia="ko-KR"/>
                      </w:rPr>
                      <m:t>log</m:t>
                    </m:r>
                  </m:e>
                  <m:sub>
                    <m:r>
                      <m:rPr>
                        <m:sty m:val="bi"/>
                      </m:rPr>
                      <w:rPr>
                        <w:rFonts w:ascii="Cambria Math" w:eastAsia="SimSun" w:hAnsi="Arial" w:cs="Latha"/>
                        <w:noProof/>
                        <w:sz w:val="20"/>
                        <w:lang w:val="pl-PL" w:eastAsia="ko-KR"/>
                      </w:rPr>
                      <m:t>2</m:t>
                    </m:r>
                  </m:sub>
                </m:sSub>
              </m:fName>
              <m:e>
                <m:r>
                  <m:rPr>
                    <m:sty m:val="bi"/>
                  </m:rPr>
                  <w:rPr>
                    <w:rFonts w:ascii="Cambria Math" w:eastAsia="SimSun" w:hAnsi="Arial" w:cs="Latha"/>
                    <w:noProof/>
                    <w:sz w:val="20"/>
                    <w:lang w:val="pl-PL" w:eastAsia="ko-KR"/>
                  </w:rPr>
                  <m:t>(</m:t>
                </m:r>
              </m:e>
            </m:func>
            <m:r>
              <m:rPr>
                <m:sty m:val="bi"/>
              </m:rPr>
              <w:rPr>
                <w:rFonts w:ascii="Cambria Math" w:eastAsia="SimSun" w:hAnsi="Arial" w:cs="Latha"/>
                <w:noProof/>
                <w:sz w:val="20"/>
                <w:lang w:val="pl-PL" w:eastAsia="ko-KR"/>
              </w:rPr>
              <m:t>number of paging cause)</m:t>
            </m:r>
          </m:e>
        </m:d>
      </m:oMath>
      <w:r w:rsidRPr="00B36DE4">
        <w:rPr>
          <w:rFonts w:ascii="Arial" w:hAnsi="Arial" w:cs="Arial"/>
          <w:b/>
          <w:bCs/>
          <w:sz w:val="20"/>
          <w:lang w:val="en-US" w:eastAsia="ko-KR"/>
        </w:rPr>
        <w:t xml:space="preserve"> bits per UE at most in NR and LTE, if a parallel list (a solution adopted in R16 LTE paging message) is applied for introducing paging causes. </w:t>
      </w:r>
    </w:p>
    <w:p w14:paraId="2226986E"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This means that, assuming 3 bits paging cause, additional 17 bytes (9 bytes)</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 xml:space="preserve">are expected </w:t>
      </w:r>
      <w:r w:rsidRPr="00B36DE4">
        <w:rPr>
          <w:rFonts w:ascii="Arial" w:eastAsia="Malgun Gothic" w:hAnsi="Arial" w:cs="Arial"/>
          <w:b/>
          <w:bCs/>
          <w:sz w:val="20"/>
          <w:lang w:val="en-US" w:eastAsia="ko-KR"/>
        </w:rPr>
        <w:t xml:space="preserve">at most </w:t>
      </w:r>
      <w:r w:rsidRPr="00B36DE4">
        <w:rPr>
          <w:rFonts w:ascii="Arial" w:hAnsi="Arial" w:cs="Arial"/>
          <w:b/>
          <w:bCs/>
          <w:sz w:val="20"/>
          <w:lang w:val="en-US" w:eastAsia="ko-KR"/>
        </w:rPr>
        <w:t>when keeping the maximum number of paging records in NR (LTE) paging message</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which is roughly ~8%</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 xml:space="preserve"> for NR and ~6% for LTE increase in size</w:t>
      </w:r>
      <w:r w:rsidRPr="00B36DE4">
        <w:rPr>
          <w:rFonts w:ascii="Arial" w:eastAsia="Malgun Gothic" w:hAnsi="Arial" w:cs="Arial"/>
          <w:b/>
          <w:bCs/>
          <w:sz w:val="20"/>
          <w:lang w:val="en-US" w:eastAsia="ko-KR"/>
        </w:rPr>
        <w:t xml:space="preserve"> at most</w:t>
      </w:r>
      <w:r w:rsidRPr="00B36DE4">
        <w:rPr>
          <w:rFonts w:ascii="Arial" w:hAnsi="Arial" w:cs="Arial"/>
          <w:b/>
          <w:bCs/>
          <w:sz w:val="20"/>
          <w:lang w:val="en-US" w:eastAsia="ko-KR"/>
        </w:rPr>
        <w:t>. Whether 3/4 bits paging cause will impact the real deployment about paging volume and coverage is still under RAN2’s discussion.</w:t>
      </w:r>
    </w:p>
    <w:p w14:paraId="3DB266B0"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The above overhead analysis may be changed based on SA3 feedback on security requirements for paging cause.</w:t>
      </w:r>
    </w:p>
    <w:p w14:paraId="3F7D0F06" w14:textId="16EA9558" w:rsidR="00615E08" w:rsidRPr="001A6C01" w:rsidRDefault="00B36DE4" w:rsidP="009119EF">
      <w:pPr>
        <w:rPr>
          <w:rFonts w:eastAsiaTheme="minorEastAsia"/>
          <w:sz w:val="20"/>
          <w:lang w:val="en-US" w:eastAsia="ko-KR"/>
        </w:rPr>
      </w:pPr>
      <w:r w:rsidRPr="001A6C01">
        <w:rPr>
          <w:rFonts w:eastAsiaTheme="minorEastAsia"/>
          <w:sz w:val="20"/>
          <w:lang w:val="en-US" w:eastAsia="ko-KR"/>
        </w:rPr>
        <w:t xml:space="preserve">It should be noted that this assessment was based on a </w:t>
      </w:r>
      <w:r w:rsidR="00615E08" w:rsidRPr="001A6C01">
        <w:rPr>
          <w:rFonts w:eastAsiaTheme="minorEastAsia"/>
          <w:sz w:val="20"/>
          <w:lang w:val="en-US" w:eastAsia="ko-KR"/>
        </w:rPr>
        <w:t>worst-case</w:t>
      </w:r>
      <w:r w:rsidRPr="001A6C01">
        <w:rPr>
          <w:rFonts w:eastAsiaTheme="minorEastAsia"/>
          <w:sz w:val="20"/>
          <w:lang w:val="en-US" w:eastAsia="ko-KR"/>
        </w:rPr>
        <w:t xml:space="preserve"> analysis, assuming a parallel list approach with Paging Cause field provided for each </w:t>
      </w:r>
      <w:r w:rsidR="007115D3" w:rsidRPr="001A6C01">
        <w:rPr>
          <w:rFonts w:eastAsiaTheme="minorEastAsia"/>
          <w:sz w:val="20"/>
          <w:lang w:val="en-US" w:eastAsia="ko-KR"/>
        </w:rPr>
        <w:t>Paging Record.</w:t>
      </w:r>
      <w:r w:rsidR="00615E08" w:rsidRPr="001A6C01">
        <w:rPr>
          <w:rFonts w:eastAsiaTheme="minorEastAsia"/>
          <w:sz w:val="20"/>
          <w:lang w:val="en-US" w:eastAsia="ko-KR"/>
        </w:rPr>
        <w:t xml:space="preserve"> On the other hand, some contributions [4] have pointed out that in the Rel. 15 timeframe, significant effort was expended in RAN2 to minimize the overhead of paging transmission, as the downlink resource consumption of </w:t>
      </w:r>
      <w:r w:rsidR="00D6426E">
        <w:rPr>
          <w:rFonts w:eastAsiaTheme="minorEastAsia"/>
          <w:sz w:val="20"/>
          <w:lang w:val="en-US" w:eastAsia="ko-KR"/>
        </w:rPr>
        <w:t xml:space="preserve">NR </w:t>
      </w:r>
      <w:r w:rsidR="00615E08" w:rsidRPr="001A6C01">
        <w:rPr>
          <w:rFonts w:eastAsiaTheme="minorEastAsia"/>
          <w:sz w:val="20"/>
          <w:lang w:val="en-US" w:eastAsia="ko-KR"/>
        </w:rPr>
        <w:t>paging can be significant when the number of beams is large. As such RAN2 should strive for the most efficient approach to encode the Paging Cause that minimizes signaling overhead.</w:t>
      </w:r>
    </w:p>
    <w:p w14:paraId="6ABC1378" w14:textId="42504D53" w:rsidR="007115D3" w:rsidRDefault="00615E08" w:rsidP="009119EF">
      <w:pPr>
        <w:rPr>
          <w:rFonts w:eastAsiaTheme="minorEastAsia"/>
          <w:b/>
          <w:lang w:val="en-US" w:eastAsia="ko-KR"/>
        </w:rPr>
      </w:pPr>
      <w:r w:rsidRPr="001A6C01">
        <w:rPr>
          <w:rFonts w:eastAsiaTheme="minorEastAsia"/>
          <w:b/>
          <w:sz w:val="20"/>
          <w:lang w:val="en-US" w:eastAsia="ko-KR"/>
        </w:rPr>
        <w:t>Proposal</w:t>
      </w:r>
      <w:r w:rsidR="007115D3" w:rsidRPr="001A6C01">
        <w:rPr>
          <w:rFonts w:eastAsiaTheme="minorEastAsia"/>
          <w:b/>
          <w:sz w:val="20"/>
          <w:lang w:val="en-US" w:eastAsia="ko-KR"/>
        </w:rPr>
        <w:t xml:space="preserve"> 1: </w:t>
      </w:r>
      <w:r w:rsidRPr="001A6C01">
        <w:rPr>
          <w:rFonts w:eastAsiaTheme="minorEastAsia"/>
          <w:b/>
          <w:sz w:val="20"/>
          <w:lang w:val="en-US" w:eastAsia="ko-KR"/>
        </w:rPr>
        <w:t>RAN2 should adopt the most efficient approach to encode the Paging Cause that minimizes signaling overhead, while still meeting the requirements of SA2</w:t>
      </w:r>
      <w:r>
        <w:rPr>
          <w:rFonts w:eastAsiaTheme="minorEastAsia"/>
          <w:b/>
          <w:lang w:val="en-US" w:eastAsia="ko-KR"/>
        </w:rPr>
        <w:t>.</w:t>
      </w:r>
    </w:p>
    <w:p w14:paraId="1DB33F8C" w14:textId="169B3747" w:rsidR="00615E08" w:rsidRPr="00C4246A" w:rsidRDefault="00C71BAD" w:rsidP="009119EF">
      <w:pPr>
        <w:rPr>
          <w:rFonts w:eastAsiaTheme="minorEastAsia"/>
          <w:sz w:val="20"/>
          <w:lang w:val="en-US" w:eastAsia="ko-KR"/>
        </w:rPr>
      </w:pPr>
      <w:r w:rsidRPr="00C4246A">
        <w:rPr>
          <w:rFonts w:eastAsiaTheme="minorEastAsia"/>
          <w:sz w:val="20"/>
          <w:lang w:val="en-US" w:eastAsia="ko-KR"/>
        </w:rPr>
        <w:t xml:space="preserve">Generally, we can distinguish </w:t>
      </w:r>
      <w:r w:rsidR="007A19E8">
        <w:rPr>
          <w:rFonts w:eastAsiaTheme="minorEastAsia"/>
          <w:sz w:val="20"/>
          <w:lang w:val="en-US" w:eastAsia="ko-KR"/>
        </w:rPr>
        <w:t>three general</w:t>
      </w:r>
      <w:r w:rsidRPr="00C4246A">
        <w:rPr>
          <w:rFonts w:eastAsiaTheme="minorEastAsia"/>
          <w:sz w:val="20"/>
          <w:lang w:val="en-US" w:eastAsia="ko-KR"/>
        </w:rPr>
        <w:t xml:space="preserve"> approaches to provide the paging cause information per UE:</w:t>
      </w:r>
    </w:p>
    <w:p w14:paraId="50F12B7E" w14:textId="0547F214" w:rsidR="00C71BAD" w:rsidRPr="00C4246A" w:rsidRDefault="00C71BAD" w:rsidP="00C71BAD">
      <w:pPr>
        <w:pStyle w:val="ListParagraph"/>
        <w:numPr>
          <w:ilvl w:val="0"/>
          <w:numId w:val="29"/>
        </w:numPr>
        <w:ind w:firstLineChars="0"/>
        <w:rPr>
          <w:rFonts w:eastAsiaTheme="minorEastAsia"/>
          <w:sz w:val="20"/>
          <w:szCs w:val="20"/>
          <w:lang w:val="en-US" w:eastAsia="ko-KR"/>
        </w:rPr>
      </w:pPr>
      <w:r w:rsidRPr="00C4246A">
        <w:rPr>
          <w:rFonts w:eastAsiaTheme="minorEastAsia"/>
          <w:sz w:val="20"/>
          <w:szCs w:val="20"/>
          <w:lang w:val="en-US" w:eastAsia="ko-KR"/>
        </w:rPr>
        <w:t>Signal a Paging Cause field for each Paging Record within a Paging Record List [6]</w:t>
      </w:r>
      <w:r w:rsidR="007A19E8">
        <w:rPr>
          <w:rFonts w:eastAsiaTheme="minorEastAsia"/>
          <w:sz w:val="20"/>
          <w:szCs w:val="20"/>
          <w:lang w:val="en-US" w:eastAsia="ko-KR"/>
        </w:rPr>
        <w:t>, [7], [8]</w:t>
      </w:r>
      <w:r w:rsidR="00DF2485">
        <w:rPr>
          <w:rFonts w:eastAsiaTheme="minorEastAsia"/>
          <w:sz w:val="20"/>
          <w:szCs w:val="20"/>
          <w:lang w:val="en-US" w:eastAsia="ko-KR"/>
        </w:rPr>
        <w:t>, [9]</w:t>
      </w:r>
    </w:p>
    <w:p w14:paraId="164BECF9" w14:textId="7CFDE828" w:rsidR="00C71BAD" w:rsidRDefault="00C71BAD" w:rsidP="00C71BAD">
      <w:pPr>
        <w:pStyle w:val="ListParagraph"/>
        <w:numPr>
          <w:ilvl w:val="0"/>
          <w:numId w:val="29"/>
        </w:numPr>
        <w:ind w:firstLineChars="0"/>
        <w:rPr>
          <w:rFonts w:eastAsiaTheme="minorEastAsia"/>
          <w:sz w:val="20"/>
          <w:szCs w:val="20"/>
          <w:lang w:val="en-US" w:eastAsia="ko-KR"/>
        </w:rPr>
      </w:pPr>
      <w:r w:rsidRPr="00C4246A">
        <w:rPr>
          <w:rFonts w:eastAsiaTheme="minorEastAsia"/>
          <w:sz w:val="20"/>
          <w:szCs w:val="20"/>
          <w:lang w:val="en-US" w:eastAsia="ko-KR"/>
        </w:rPr>
        <w:t>Signal a Paging Record List for each Paging Cause [4]</w:t>
      </w:r>
      <w:r w:rsidR="00DF2485">
        <w:rPr>
          <w:rFonts w:eastAsiaTheme="minorEastAsia"/>
          <w:sz w:val="20"/>
          <w:szCs w:val="20"/>
          <w:lang w:val="en-US" w:eastAsia="ko-KR"/>
        </w:rPr>
        <w:t>, [5]</w:t>
      </w:r>
    </w:p>
    <w:p w14:paraId="74625FB0" w14:textId="70EE829F" w:rsidR="00DF2485" w:rsidRPr="00C4246A" w:rsidRDefault="00DF2485" w:rsidP="00C71BAD">
      <w:pPr>
        <w:pStyle w:val="ListParagraph"/>
        <w:numPr>
          <w:ilvl w:val="0"/>
          <w:numId w:val="29"/>
        </w:numPr>
        <w:ind w:firstLineChars="0"/>
        <w:rPr>
          <w:rFonts w:eastAsiaTheme="minorEastAsia"/>
          <w:sz w:val="20"/>
          <w:szCs w:val="20"/>
          <w:lang w:val="en-US" w:eastAsia="ko-KR"/>
        </w:rPr>
      </w:pPr>
      <w:r>
        <w:rPr>
          <w:rFonts w:eastAsiaTheme="minorEastAsia"/>
          <w:sz w:val="20"/>
          <w:szCs w:val="20"/>
          <w:lang w:val="en-US" w:eastAsia="ko-KR"/>
        </w:rPr>
        <w:t>Page the UE using different paging identifiers for each paging cause [10]</w:t>
      </w:r>
    </w:p>
    <w:p w14:paraId="7D5C45C2" w14:textId="0677266E" w:rsidR="00DF2485" w:rsidRDefault="001A6C01" w:rsidP="00C71BAD">
      <w:pPr>
        <w:rPr>
          <w:rFonts w:eastAsiaTheme="minorEastAsia"/>
          <w:sz w:val="20"/>
          <w:lang w:val="en-US" w:eastAsia="ko-KR"/>
        </w:rPr>
      </w:pPr>
      <w:r w:rsidRPr="00C4246A">
        <w:rPr>
          <w:rFonts w:eastAsiaTheme="minorEastAsia"/>
          <w:sz w:val="20"/>
          <w:lang w:val="en-US" w:eastAsia="ko-KR"/>
        </w:rPr>
        <w:t xml:space="preserve">Typically, multiple UEs could be paged with the same Paging Cause in a single Paging message. </w:t>
      </w:r>
      <w:r w:rsidR="00556623">
        <w:rPr>
          <w:rFonts w:eastAsiaTheme="minorEastAsia"/>
          <w:sz w:val="20"/>
          <w:lang w:val="en-US" w:eastAsia="ko-KR"/>
        </w:rPr>
        <w:t>As an</w:t>
      </w:r>
      <w:r w:rsidRPr="00C4246A">
        <w:rPr>
          <w:rFonts w:eastAsiaTheme="minorEastAsia"/>
          <w:sz w:val="20"/>
          <w:lang w:val="en-US" w:eastAsia="ko-KR"/>
        </w:rPr>
        <w:t xml:space="preserve"> example, SA2 has only agreed a single Paging Cause of voice needs to be supported for both EPS and 5GS. Therefore, the Paging message only needs to distinguish between a Paging Cause of “voice” and “non-voice”. Using approach a) at least one bit (to differentiate “voice” from “non-voice”) would need to be signaled for each Paging Record, and the overheard would grow proportional to the number of Paging Records in the message. </w:t>
      </w:r>
      <w:r w:rsidR="00DF2485">
        <w:rPr>
          <w:rFonts w:eastAsiaTheme="minorEastAsia"/>
          <w:sz w:val="20"/>
          <w:lang w:val="en-US" w:eastAsia="ko-KR"/>
        </w:rPr>
        <w:t>For example, if we assume the current limit of 32 paging records per paging message for NR, then per the analysis of [6] the paging message length would be increased by 39 bits.</w:t>
      </w:r>
      <w:r w:rsidR="00FF11F5">
        <w:rPr>
          <w:rFonts w:eastAsiaTheme="minorEastAsia"/>
          <w:sz w:val="20"/>
          <w:lang w:val="en-US" w:eastAsia="ko-KR"/>
        </w:rPr>
        <w:t xml:space="preserve"> The same analysis can also be applied to the proposals of [7] &amp; [8]. Whereas [9] proposes 4 paging cause values (“voice”, “other”, and 2 spares), thus requiring 2 additional bits per paging record to encode the paging cause. This would result in a potential increase of paging message length of 71 bits.</w:t>
      </w:r>
    </w:p>
    <w:p w14:paraId="290464FF" w14:textId="4A0F2DCA" w:rsidR="00C71BAD" w:rsidRPr="00C4246A" w:rsidRDefault="00DF2485" w:rsidP="00C71BAD">
      <w:pPr>
        <w:rPr>
          <w:rFonts w:eastAsiaTheme="minorEastAsia"/>
          <w:sz w:val="20"/>
          <w:lang w:val="en-US" w:eastAsia="ko-KR"/>
        </w:rPr>
      </w:pPr>
      <w:r>
        <w:rPr>
          <w:rFonts w:eastAsiaTheme="minorEastAsia"/>
          <w:sz w:val="20"/>
          <w:lang w:val="en-US" w:eastAsia="ko-KR"/>
        </w:rPr>
        <w:t>A</w:t>
      </w:r>
      <w:r w:rsidR="001A6C01" w:rsidRPr="00C4246A">
        <w:rPr>
          <w:rFonts w:eastAsiaTheme="minorEastAsia"/>
          <w:sz w:val="20"/>
          <w:lang w:val="en-US" w:eastAsia="ko-KR"/>
        </w:rPr>
        <w:t xml:space="preserve">pproach b) </w:t>
      </w:r>
      <w:r w:rsidR="00FF11F5">
        <w:rPr>
          <w:rFonts w:eastAsiaTheme="minorEastAsia"/>
          <w:sz w:val="20"/>
          <w:lang w:val="en-US" w:eastAsia="ko-KR"/>
        </w:rPr>
        <w:t xml:space="preserve">as proposed in [5] </w:t>
      </w:r>
      <w:r w:rsidR="001A6C01" w:rsidRPr="00C4246A">
        <w:rPr>
          <w:rFonts w:eastAsiaTheme="minorEastAsia"/>
          <w:sz w:val="20"/>
          <w:lang w:val="en-US" w:eastAsia="ko-KR"/>
        </w:rPr>
        <w:t>essentially split</w:t>
      </w:r>
      <w:r w:rsidR="00FF11F5">
        <w:rPr>
          <w:rFonts w:eastAsiaTheme="minorEastAsia"/>
          <w:sz w:val="20"/>
          <w:lang w:val="en-US" w:eastAsia="ko-KR"/>
        </w:rPr>
        <w:t>s</w:t>
      </w:r>
      <w:r w:rsidR="001A6C01" w:rsidRPr="00C4246A">
        <w:rPr>
          <w:rFonts w:eastAsiaTheme="minorEastAsia"/>
          <w:sz w:val="20"/>
          <w:lang w:val="en-US" w:eastAsia="ko-KR"/>
        </w:rPr>
        <w:t xml:space="preserve"> the Paging Records into two lists (one for “voice” and the other for “non-voice”) without introducing any additional signaling overhead per Paging Record. </w:t>
      </w:r>
      <w:r w:rsidR="00FF11F5">
        <w:rPr>
          <w:rFonts w:eastAsiaTheme="minorEastAsia"/>
          <w:sz w:val="20"/>
          <w:lang w:val="en-US" w:eastAsia="ko-KR"/>
        </w:rPr>
        <w:t xml:space="preserve">The advantage of approach </w:t>
      </w:r>
      <w:r w:rsidR="001A6C01" w:rsidRPr="00C4246A">
        <w:rPr>
          <w:rFonts w:eastAsiaTheme="minorEastAsia"/>
          <w:sz w:val="20"/>
          <w:lang w:val="en-US" w:eastAsia="ko-KR"/>
        </w:rPr>
        <w:t xml:space="preserve">b) compared to approach a) is that </w:t>
      </w:r>
      <w:r w:rsidR="00556623">
        <w:rPr>
          <w:rFonts w:eastAsiaTheme="minorEastAsia"/>
          <w:sz w:val="20"/>
          <w:lang w:val="en-US" w:eastAsia="ko-KR"/>
        </w:rPr>
        <w:t>any</w:t>
      </w:r>
      <w:r w:rsidR="001C39ED" w:rsidRPr="00C4246A">
        <w:rPr>
          <w:rFonts w:eastAsiaTheme="minorEastAsia"/>
          <w:sz w:val="20"/>
          <w:lang w:val="en-US" w:eastAsia="ko-KR"/>
        </w:rPr>
        <w:t xml:space="preserve"> overhead </w:t>
      </w:r>
      <w:r w:rsidR="00556623">
        <w:rPr>
          <w:rFonts w:eastAsiaTheme="minorEastAsia"/>
          <w:sz w:val="20"/>
          <w:lang w:val="en-US" w:eastAsia="ko-KR"/>
        </w:rPr>
        <w:t>bits are</w:t>
      </w:r>
      <w:r w:rsidR="001C39ED" w:rsidRPr="00C4246A">
        <w:rPr>
          <w:rFonts w:eastAsiaTheme="minorEastAsia"/>
          <w:sz w:val="20"/>
          <w:lang w:val="en-US" w:eastAsia="ko-KR"/>
        </w:rPr>
        <w:t xml:space="preserve"> amortized over a typically large number of Paging Records. Therefore, approach b) is more efficient in terms of signaling overhead compared to approach a.</w:t>
      </w:r>
    </w:p>
    <w:p w14:paraId="4422A717" w14:textId="4B739011" w:rsidR="00F95F8D" w:rsidRPr="00F95F8D" w:rsidRDefault="00F95F8D" w:rsidP="00C71BAD">
      <w:pPr>
        <w:rPr>
          <w:rFonts w:eastAsiaTheme="minorEastAsia"/>
          <w:szCs w:val="22"/>
          <w:lang w:val="en-US" w:eastAsia="ko-KR"/>
        </w:rPr>
      </w:pPr>
      <w:r>
        <w:rPr>
          <w:rFonts w:eastAsiaTheme="minorEastAsia"/>
          <w:b/>
          <w:sz w:val="20"/>
          <w:lang w:val="en-US" w:eastAsia="ko-KR"/>
        </w:rPr>
        <w:t>Observation</w:t>
      </w:r>
      <w:r w:rsidRPr="001A6C01">
        <w:rPr>
          <w:rFonts w:eastAsiaTheme="minorEastAsia"/>
          <w:b/>
          <w:sz w:val="20"/>
          <w:lang w:val="en-US" w:eastAsia="ko-KR"/>
        </w:rPr>
        <w:t xml:space="preserve"> </w:t>
      </w:r>
      <w:r>
        <w:rPr>
          <w:rFonts w:eastAsiaTheme="minorEastAsia"/>
          <w:b/>
          <w:sz w:val="20"/>
          <w:lang w:val="en-US" w:eastAsia="ko-KR"/>
        </w:rPr>
        <w:t>1</w:t>
      </w:r>
      <w:r w:rsidRPr="001A6C01">
        <w:rPr>
          <w:rFonts w:eastAsiaTheme="minorEastAsia"/>
          <w:b/>
          <w:sz w:val="20"/>
          <w:lang w:val="en-US" w:eastAsia="ko-KR"/>
        </w:rPr>
        <w:t xml:space="preserve">: </w:t>
      </w:r>
      <w:r>
        <w:rPr>
          <w:rFonts w:eastAsiaTheme="minorEastAsia"/>
          <w:b/>
          <w:sz w:val="20"/>
          <w:lang w:val="en-US" w:eastAsia="ko-KR"/>
        </w:rPr>
        <w:t>I</w:t>
      </w:r>
      <w:r>
        <w:rPr>
          <w:rFonts w:eastAsiaTheme="minorEastAsia"/>
          <w:b/>
          <w:sz w:val="20"/>
          <w:lang w:val="en-US" w:eastAsia="ko-KR"/>
        </w:rPr>
        <w:t>ntroducing a Paging Record List per Paging Cause</w:t>
      </w:r>
      <w:r>
        <w:rPr>
          <w:rFonts w:eastAsiaTheme="minorEastAsia"/>
          <w:b/>
          <w:sz w:val="20"/>
          <w:lang w:val="en-US" w:eastAsia="ko-KR"/>
        </w:rPr>
        <w:t xml:space="preserve"> is more efficient than signaling a Paging Cause field per Paging Record</w:t>
      </w:r>
      <w:r>
        <w:rPr>
          <w:rFonts w:eastAsiaTheme="minorEastAsia"/>
          <w:b/>
          <w:sz w:val="20"/>
          <w:lang w:val="en-US" w:eastAsia="ko-KR"/>
        </w:rPr>
        <w:t xml:space="preserve">. </w:t>
      </w:r>
    </w:p>
    <w:p w14:paraId="0BE3E5E0" w14:textId="02427259" w:rsidR="00E36743" w:rsidRPr="003E39F4" w:rsidRDefault="001C39ED" w:rsidP="00C71BAD">
      <w:pPr>
        <w:rPr>
          <w:rFonts w:eastAsiaTheme="minorEastAsia"/>
          <w:szCs w:val="22"/>
          <w:lang w:val="en-US" w:eastAsia="ko-KR"/>
        </w:rPr>
      </w:pPr>
      <w:r w:rsidRPr="001A6C01">
        <w:rPr>
          <w:rFonts w:eastAsiaTheme="minorEastAsia"/>
          <w:b/>
          <w:sz w:val="20"/>
          <w:lang w:val="en-US" w:eastAsia="ko-KR"/>
        </w:rPr>
        <w:t xml:space="preserve">Proposal </w:t>
      </w:r>
      <w:r>
        <w:rPr>
          <w:rFonts w:eastAsiaTheme="minorEastAsia"/>
          <w:b/>
          <w:sz w:val="20"/>
          <w:lang w:val="en-US" w:eastAsia="ko-KR"/>
        </w:rPr>
        <w:t>2</w:t>
      </w:r>
      <w:r w:rsidRPr="001A6C01">
        <w:rPr>
          <w:rFonts w:eastAsiaTheme="minorEastAsia"/>
          <w:b/>
          <w:sz w:val="20"/>
          <w:lang w:val="en-US" w:eastAsia="ko-KR"/>
        </w:rPr>
        <w:t xml:space="preserve">: </w:t>
      </w:r>
      <w:r>
        <w:rPr>
          <w:rFonts w:eastAsiaTheme="minorEastAsia"/>
          <w:b/>
          <w:sz w:val="20"/>
          <w:lang w:val="en-US" w:eastAsia="ko-KR"/>
        </w:rPr>
        <w:t xml:space="preserve">Paging Cause </w:t>
      </w:r>
      <w:r w:rsidR="007A19E8">
        <w:rPr>
          <w:rFonts w:eastAsiaTheme="minorEastAsia"/>
          <w:b/>
          <w:sz w:val="20"/>
          <w:lang w:val="en-US" w:eastAsia="ko-KR"/>
        </w:rPr>
        <w:t>can</w:t>
      </w:r>
      <w:r>
        <w:rPr>
          <w:rFonts w:eastAsiaTheme="minorEastAsia"/>
          <w:b/>
          <w:sz w:val="20"/>
          <w:lang w:val="en-US" w:eastAsia="ko-KR"/>
        </w:rPr>
        <w:t xml:space="preserve"> be signaled in the Paging message by introducing a Paging Record List per Paging Cause. </w:t>
      </w:r>
    </w:p>
    <w:p w14:paraId="4C47C1CA" w14:textId="7BCFC8E4" w:rsidR="001A6C01" w:rsidRDefault="00BA44E7" w:rsidP="00C71BAD">
      <w:pPr>
        <w:rPr>
          <w:rFonts w:eastAsiaTheme="minorEastAsia"/>
          <w:sz w:val="20"/>
          <w:lang w:val="en-US" w:eastAsia="ko-KR"/>
        </w:rPr>
      </w:pPr>
      <w:r>
        <w:rPr>
          <w:rFonts w:eastAsiaTheme="minorEastAsia"/>
          <w:sz w:val="20"/>
          <w:lang w:val="en-US" w:eastAsia="ko-KR"/>
        </w:rPr>
        <w:t xml:space="preserve">SA2 have agreed that </w:t>
      </w:r>
      <w:r w:rsidR="00C4246A">
        <w:rPr>
          <w:rFonts w:eastAsiaTheme="minorEastAsia"/>
          <w:sz w:val="20"/>
          <w:lang w:val="en-US" w:eastAsia="ko-KR"/>
        </w:rPr>
        <w:t xml:space="preserve">the </w:t>
      </w:r>
      <w:r w:rsidR="00C4246A" w:rsidRPr="00C4246A">
        <w:rPr>
          <w:rFonts w:eastAsiaTheme="minorEastAsia"/>
          <w:sz w:val="20"/>
          <w:lang w:val="en-US" w:eastAsia="ko-KR"/>
        </w:rPr>
        <w:t xml:space="preserve">network applies the Paging Cause only for UEs that have provided </w:t>
      </w:r>
      <w:r w:rsidR="00556623">
        <w:rPr>
          <w:rFonts w:eastAsiaTheme="minorEastAsia"/>
          <w:sz w:val="20"/>
          <w:lang w:val="en-US" w:eastAsia="ko-KR"/>
        </w:rPr>
        <w:t xml:space="preserve">an </w:t>
      </w:r>
      <w:r w:rsidR="00C4246A" w:rsidRPr="00C4246A">
        <w:rPr>
          <w:rFonts w:eastAsiaTheme="minorEastAsia"/>
          <w:sz w:val="20"/>
          <w:lang w:val="en-US" w:eastAsia="ko-KR"/>
        </w:rPr>
        <w:t xml:space="preserve">indication </w:t>
      </w:r>
      <w:r w:rsidR="00556623">
        <w:rPr>
          <w:rFonts w:eastAsiaTheme="minorEastAsia"/>
          <w:sz w:val="20"/>
          <w:lang w:val="en-US" w:eastAsia="ko-KR"/>
        </w:rPr>
        <w:t xml:space="preserve">to the network that </w:t>
      </w:r>
      <w:r w:rsidR="00C4246A" w:rsidRPr="00C4246A">
        <w:rPr>
          <w:rFonts w:eastAsiaTheme="minorEastAsia"/>
          <w:sz w:val="20"/>
          <w:lang w:val="en-US" w:eastAsia="ko-KR"/>
        </w:rPr>
        <w:t>they operate in MUSIM mode</w:t>
      </w:r>
      <w:r w:rsidR="00C4246A">
        <w:rPr>
          <w:rFonts w:eastAsiaTheme="minorEastAsia"/>
          <w:sz w:val="20"/>
          <w:lang w:val="en-US" w:eastAsia="ko-KR"/>
        </w:rPr>
        <w:t>. Furthermore, as discussed previously, the only Paging Cause that needs to be indicated in</w:t>
      </w:r>
      <w:r w:rsidR="00556623">
        <w:rPr>
          <w:rFonts w:eastAsiaTheme="minorEastAsia"/>
          <w:sz w:val="20"/>
          <w:lang w:val="en-US" w:eastAsia="ko-KR"/>
        </w:rPr>
        <w:t xml:space="preserve"> Rel. 17 is</w:t>
      </w:r>
      <w:r w:rsidR="00C4246A">
        <w:rPr>
          <w:rFonts w:eastAsiaTheme="minorEastAsia"/>
          <w:sz w:val="20"/>
          <w:lang w:val="en-US" w:eastAsia="ko-KR"/>
        </w:rPr>
        <w:t xml:space="preserve"> “voice”. Therefore, if the network needs to page a UE that operates in MUSIM mode for any cause other than “voice” this can be indicated by paging this UE using the existing Paging Record List. </w:t>
      </w:r>
    </w:p>
    <w:p w14:paraId="16E2F1DE" w14:textId="061237D5" w:rsidR="00C4246A" w:rsidRDefault="00C4246A" w:rsidP="00C71BAD">
      <w:pPr>
        <w:rPr>
          <w:rFonts w:eastAsiaTheme="minorEastAsia"/>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3</w:t>
      </w:r>
      <w:r w:rsidRPr="001A6C01">
        <w:rPr>
          <w:rFonts w:eastAsiaTheme="minorEastAsia"/>
          <w:b/>
          <w:sz w:val="20"/>
          <w:lang w:val="en-US" w:eastAsia="ko-KR"/>
        </w:rPr>
        <w:t xml:space="preserve">: </w:t>
      </w:r>
      <w:r>
        <w:rPr>
          <w:rFonts w:eastAsiaTheme="minorEastAsia"/>
          <w:b/>
          <w:sz w:val="20"/>
          <w:lang w:val="en-US" w:eastAsia="ko-KR"/>
        </w:rPr>
        <w:t xml:space="preserve">If a UE that operates in MUSIM mode is paged via the legacy </w:t>
      </w:r>
      <w:r w:rsidRPr="00C4246A">
        <w:rPr>
          <w:rFonts w:eastAsiaTheme="minorEastAsia"/>
          <w:b/>
          <w:i/>
          <w:iCs/>
          <w:sz w:val="20"/>
          <w:lang w:val="en-US" w:eastAsia="ko-KR"/>
        </w:rPr>
        <w:t>PagingRecordList</w:t>
      </w:r>
      <w:r>
        <w:rPr>
          <w:rFonts w:eastAsiaTheme="minorEastAsia"/>
          <w:b/>
          <w:sz w:val="20"/>
          <w:lang w:val="en-US" w:eastAsia="ko-KR"/>
        </w:rPr>
        <w:t xml:space="preserve"> this indicates that the UE is being paged for a cause other than voice.</w:t>
      </w:r>
    </w:p>
    <w:p w14:paraId="3EA8974F" w14:textId="2B7E864A" w:rsidR="001A6C01" w:rsidRDefault="00C4246A" w:rsidP="00C71BAD">
      <w:pPr>
        <w:rPr>
          <w:rFonts w:eastAsiaTheme="minorEastAsia"/>
          <w:sz w:val="20"/>
          <w:lang w:val="en-US" w:eastAsia="ko-KR"/>
        </w:rPr>
      </w:pPr>
      <w:r>
        <w:rPr>
          <w:rFonts w:eastAsiaTheme="minorEastAsia"/>
          <w:sz w:val="20"/>
          <w:lang w:val="en-US" w:eastAsia="ko-KR"/>
        </w:rPr>
        <w:t>Accordingly, SA2’s requirement for Paging Cause to support MUSIM can be fulfilled by adding one additional Paging Record List for the voice paging cause to the Paging message.</w:t>
      </w:r>
    </w:p>
    <w:p w14:paraId="2FF28339" w14:textId="1A5B8DE5" w:rsidR="00C4246A" w:rsidRDefault="00C4246A" w:rsidP="00C71BAD">
      <w:pPr>
        <w:rPr>
          <w:rFonts w:eastAsiaTheme="minorEastAsia"/>
          <w:b/>
          <w:sz w:val="20"/>
          <w:lang w:val="en-US" w:eastAsia="ko-KR"/>
        </w:rPr>
      </w:pPr>
      <w:r w:rsidRPr="00C4246A">
        <w:rPr>
          <w:rFonts w:eastAsiaTheme="minorEastAsia"/>
          <w:b/>
          <w:sz w:val="20"/>
          <w:lang w:val="en-US" w:eastAsia="ko-KR"/>
        </w:rPr>
        <w:t>Observation</w:t>
      </w:r>
      <w:r w:rsidR="00F95F8D">
        <w:rPr>
          <w:rFonts w:eastAsiaTheme="minorEastAsia"/>
          <w:b/>
          <w:sz w:val="20"/>
          <w:lang w:val="en-US" w:eastAsia="ko-KR"/>
        </w:rPr>
        <w:t xml:space="preserve"> 2</w:t>
      </w:r>
      <w:r w:rsidRPr="00C4246A">
        <w:rPr>
          <w:rFonts w:eastAsiaTheme="minorEastAsia"/>
          <w:b/>
          <w:sz w:val="20"/>
          <w:lang w:val="en-US" w:eastAsia="ko-KR"/>
        </w:rPr>
        <w:t>:</w:t>
      </w:r>
      <w:r w:rsidRPr="00C4246A">
        <w:t xml:space="preserve"> </w:t>
      </w:r>
      <w:r w:rsidRPr="00C4246A">
        <w:rPr>
          <w:rFonts w:eastAsiaTheme="minorEastAsia"/>
          <w:b/>
          <w:sz w:val="20"/>
          <w:lang w:val="en-US" w:eastAsia="ko-KR"/>
        </w:rPr>
        <w:t>SA2’s requirement for Paging Cause to support MUSIM can be fulfilled by adding one additional Paging Record List for the voice paging cause to the Paging message</w:t>
      </w:r>
      <w:r>
        <w:rPr>
          <w:rFonts w:eastAsiaTheme="minorEastAsia"/>
          <w:b/>
          <w:sz w:val="20"/>
          <w:lang w:val="en-US" w:eastAsia="ko-KR"/>
        </w:rPr>
        <w:t>.</w:t>
      </w:r>
    </w:p>
    <w:p w14:paraId="46D00273" w14:textId="17132A44" w:rsidR="004F33C8" w:rsidRDefault="00FE22CB" w:rsidP="003E39F4">
      <w:pPr>
        <w:rPr>
          <w:rFonts w:eastAsiaTheme="minorEastAsia"/>
          <w:sz w:val="20"/>
          <w:lang w:val="en-US" w:eastAsia="ko-KR"/>
        </w:rPr>
      </w:pPr>
      <w:r>
        <w:rPr>
          <w:rFonts w:eastAsiaTheme="minorEastAsia"/>
          <w:bCs/>
          <w:sz w:val="20"/>
          <w:lang w:val="en-US" w:eastAsia="ko-KR"/>
        </w:rPr>
        <w:lastRenderedPageBreak/>
        <w:t xml:space="preserve">If only a single Paging Record List is added to the Paging message, then it is not necessary to explicitly encode the Paging Cause for this new Paging Record List in the message, as it could implicitly only correspond to </w:t>
      </w:r>
      <w:r w:rsidR="00556623">
        <w:rPr>
          <w:rFonts w:eastAsiaTheme="minorEastAsia"/>
          <w:bCs/>
          <w:sz w:val="20"/>
          <w:lang w:val="en-US" w:eastAsia="ko-KR"/>
        </w:rPr>
        <w:t xml:space="preserve">a </w:t>
      </w:r>
      <w:r>
        <w:rPr>
          <w:rFonts w:eastAsiaTheme="minorEastAsia"/>
          <w:bCs/>
          <w:sz w:val="20"/>
          <w:lang w:val="en-US" w:eastAsia="ko-KR"/>
        </w:rPr>
        <w:t xml:space="preserve">Paging Cause of “voice” in this release. </w:t>
      </w:r>
      <w:r w:rsidR="003E39F4">
        <w:rPr>
          <w:rFonts w:eastAsiaTheme="minorEastAsia"/>
          <w:sz w:val="20"/>
          <w:lang w:val="en-US" w:eastAsia="ko-KR"/>
        </w:rPr>
        <w:t>Accordingly, if we assume the maximum of 32 paging records per paging message (including both “voice” and “non-voice” paging causes), the</w:t>
      </w:r>
      <w:r w:rsidR="003E39F4" w:rsidRPr="00C4246A">
        <w:rPr>
          <w:rFonts w:eastAsiaTheme="minorEastAsia"/>
          <w:sz w:val="20"/>
          <w:lang w:val="en-US" w:eastAsia="ko-KR"/>
        </w:rPr>
        <w:t xml:space="preserve"> additional signaling overheard for </w:t>
      </w:r>
      <w:r w:rsidR="003E39F4">
        <w:rPr>
          <w:rFonts w:eastAsiaTheme="minorEastAsia"/>
          <w:sz w:val="20"/>
          <w:lang w:val="en-US" w:eastAsia="ko-KR"/>
        </w:rPr>
        <w:t xml:space="preserve">this </w:t>
      </w:r>
      <w:r w:rsidR="003E39F4" w:rsidRPr="00C4246A">
        <w:rPr>
          <w:rFonts w:eastAsiaTheme="minorEastAsia"/>
          <w:sz w:val="20"/>
          <w:lang w:val="en-US" w:eastAsia="ko-KR"/>
        </w:rPr>
        <w:t xml:space="preserve">approach </w:t>
      </w:r>
      <w:r w:rsidR="003E39F4">
        <w:rPr>
          <w:rFonts w:eastAsiaTheme="minorEastAsia"/>
          <w:sz w:val="20"/>
          <w:lang w:val="en-US" w:eastAsia="ko-KR"/>
        </w:rPr>
        <w:t>would be</w:t>
      </w:r>
      <w:r w:rsidR="003E39F4">
        <w:rPr>
          <w:rFonts w:eastAsiaTheme="minorEastAsia"/>
          <w:sz w:val="20"/>
          <w:lang w:val="en-US" w:eastAsia="ko-KR"/>
        </w:rPr>
        <w:t xml:space="preserve"> only 7 bits.</w:t>
      </w:r>
    </w:p>
    <w:p w14:paraId="5B1FD5D0" w14:textId="148EFD42" w:rsidR="009119EF" w:rsidRPr="004F33C8" w:rsidRDefault="004F33C8" w:rsidP="009119EF">
      <w:pPr>
        <w:rPr>
          <w:rFonts w:eastAsiaTheme="minorEastAsia"/>
          <w:sz w:val="20"/>
          <w:lang w:val="en-US" w:eastAsia="ko-KR"/>
        </w:rPr>
      </w:pPr>
      <w:r w:rsidRPr="004F33C8">
        <w:rPr>
          <w:rFonts w:eastAsiaTheme="minorEastAsia"/>
          <w:sz w:val="20"/>
          <w:lang w:val="en-US" w:eastAsia="ko-KR"/>
        </w:rPr>
        <w:t xml:space="preserve">The following </w:t>
      </w:r>
      <w:r w:rsidR="009119EF" w:rsidRPr="004F33C8">
        <w:rPr>
          <w:rFonts w:eastAsiaTheme="minorEastAsia"/>
          <w:sz w:val="20"/>
          <w:lang w:val="en-US" w:eastAsia="ko-KR"/>
        </w:rPr>
        <w:t xml:space="preserve">ASN.1 </w:t>
      </w:r>
      <w:r w:rsidRPr="004F33C8">
        <w:rPr>
          <w:rFonts w:eastAsiaTheme="minorEastAsia"/>
          <w:sz w:val="20"/>
          <w:lang w:val="en-US" w:eastAsia="ko-KR"/>
        </w:rPr>
        <w:t>snippet illustrates an example of how the “voice” paging cause can be implicitly signaled for NR</w:t>
      </w:r>
      <w:r w:rsidR="009119EF" w:rsidRPr="004F33C8">
        <w:rPr>
          <w:rFonts w:eastAsiaTheme="minorEastAsia"/>
          <w:sz w:val="20"/>
          <w:lang w:val="en-US" w:eastAsia="ko-KR"/>
        </w:rPr>
        <w:t>.</w:t>
      </w:r>
      <w:r w:rsidRPr="004F33C8">
        <w:rPr>
          <w:rFonts w:eastAsiaTheme="minorEastAsia"/>
          <w:sz w:val="20"/>
          <w:lang w:val="en-US" w:eastAsia="ko-KR"/>
        </w:rPr>
        <w:t xml:space="preserve"> A similar approach can also be introduced for LTE.</w:t>
      </w:r>
    </w:p>
    <w:p w14:paraId="6F5A6C3E"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Paging ::=                          SEQUENCE {</w:t>
      </w:r>
    </w:p>
    <w:p w14:paraId="7AF7850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pagingRecordList                    PagingRecordList               OPTIONAL, -- Need N</w:t>
      </w:r>
    </w:p>
    <w:p w14:paraId="04B64238"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lateNonCriticalExtension            OCTET STRING                   OPTIONAL,</w:t>
      </w:r>
    </w:p>
    <w:p w14:paraId="5F17238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nonCriticalExtension                SEQUENCE{</w:t>
      </w:r>
      <w:r w:rsidRPr="000E4E13">
        <w:rPr>
          <w:rFonts w:ascii="Courier New" w:eastAsia="Malgun Gothic" w:hAnsi="Courier New" w:cs="Courier New"/>
          <w:color w:val="0000FF"/>
          <w:sz w:val="16"/>
          <w:szCs w:val="16"/>
          <w:lang w:eastAsia="en-GB"/>
        </w:rPr>
        <w:t>Paging-v17xy-IEs</w:t>
      </w:r>
      <w:r w:rsidRPr="007D6D70">
        <w:rPr>
          <w:rFonts w:ascii="Courier New" w:eastAsia="Malgun Gothic" w:hAnsi="Courier New" w:cs="Courier New"/>
          <w:sz w:val="16"/>
          <w:szCs w:val="16"/>
          <w:lang w:eastAsia="en-GB"/>
        </w:rPr>
        <w:t>}     OPTIONAL</w:t>
      </w:r>
    </w:p>
    <w:p w14:paraId="15B9D871"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w:t>
      </w:r>
    </w:p>
    <w:p w14:paraId="15B132F5"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49FC948E"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Paging-v17xy-IEs ::=                SEQUENCE {</w:t>
      </w:r>
    </w:p>
    <w:p w14:paraId="79DBE439" w14:textId="44A2C048"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 xml:space="preserve">    </w:t>
      </w:r>
      <w:r w:rsidR="004F33C8">
        <w:rPr>
          <w:rFonts w:ascii="Courier New" w:eastAsia="Malgun Gothic" w:hAnsi="Courier New" w:cs="Courier New"/>
          <w:color w:val="0000FF"/>
          <w:sz w:val="16"/>
          <w:szCs w:val="16"/>
          <w:lang w:eastAsia="en-GB"/>
        </w:rPr>
        <w:t>voiceP</w:t>
      </w:r>
      <w:r w:rsidRPr="000E4E13">
        <w:rPr>
          <w:rFonts w:ascii="Courier New" w:eastAsia="Malgun Gothic" w:hAnsi="Courier New" w:cs="Courier New"/>
          <w:color w:val="0000FF"/>
          <w:sz w:val="16"/>
          <w:szCs w:val="16"/>
          <w:lang w:eastAsia="en-GB"/>
        </w:rPr>
        <w:t>agingRecordList-</w:t>
      </w:r>
      <w:r>
        <w:rPr>
          <w:rFonts w:ascii="Courier New" w:eastAsia="Malgun Gothic" w:hAnsi="Courier New" w:cs="Courier New"/>
          <w:color w:val="0000FF"/>
          <w:sz w:val="16"/>
          <w:szCs w:val="16"/>
          <w:lang w:eastAsia="en-GB"/>
        </w:rPr>
        <w:t>r17</w:t>
      </w:r>
      <w:r w:rsidRPr="000E4E13">
        <w:rPr>
          <w:rFonts w:ascii="Courier New" w:eastAsia="Malgun Gothic" w:hAnsi="Courier New" w:cs="Courier New"/>
          <w:color w:val="0000FF"/>
          <w:sz w:val="16"/>
          <w:szCs w:val="16"/>
          <w:lang w:eastAsia="en-GB"/>
        </w:rPr>
        <w:t>          </w:t>
      </w:r>
      <w:r w:rsidR="004F33C8">
        <w:rPr>
          <w:rFonts w:ascii="Courier New" w:eastAsia="Malgun Gothic" w:hAnsi="Courier New" w:cs="Courier New"/>
          <w:color w:val="0000FF"/>
          <w:sz w:val="16"/>
          <w:szCs w:val="16"/>
          <w:lang w:eastAsia="en-GB"/>
        </w:rPr>
        <w:t>Voice</w:t>
      </w:r>
      <w:r w:rsidRPr="000E4E13">
        <w:rPr>
          <w:rFonts w:ascii="Courier New" w:eastAsia="Malgun Gothic" w:hAnsi="Courier New" w:cs="Courier New"/>
          <w:color w:val="0000FF"/>
          <w:sz w:val="16"/>
          <w:szCs w:val="16"/>
          <w:lang w:eastAsia="en-GB"/>
        </w:rPr>
        <w:t>PagingRecordList-</w:t>
      </w:r>
      <w:r>
        <w:rPr>
          <w:rFonts w:ascii="Courier New" w:eastAsia="Malgun Gothic" w:hAnsi="Courier New" w:cs="Courier New"/>
          <w:color w:val="0000FF"/>
          <w:sz w:val="16"/>
          <w:szCs w:val="16"/>
          <w:lang w:eastAsia="en-GB"/>
        </w:rPr>
        <w:t>r17</w:t>
      </w:r>
      <w:r w:rsidRPr="000E4E13">
        <w:rPr>
          <w:rFonts w:ascii="Courier New" w:eastAsia="Malgun Gothic" w:hAnsi="Courier New" w:cs="Courier New"/>
          <w:color w:val="0000FF"/>
          <w:sz w:val="16"/>
          <w:szCs w:val="16"/>
          <w:lang w:eastAsia="en-GB"/>
        </w:rPr>
        <w:t>     OPTIONAL, -- Need N</w:t>
      </w:r>
    </w:p>
    <w:p w14:paraId="03CF5A58"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    nonCriticalExtension               SEQUENCE{}                OPTIONAL</w:t>
      </w:r>
    </w:p>
    <w:p w14:paraId="44C98A5B"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ko-KR"/>
        </w:rPr>
        <w:t>}</w:t>
      </w:r>
    </w:p>
    <w:p w14:paraId="02CD9B3B"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24C8D591"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PagingRecordList ::=                SEQUENCE (SIZE(1..maxNrofPageRec)) OF PagingRecord</w:t>
      </w:r>
    </w:p>
    <w:p w14:paraId="47B5D8D2"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264BC329" w14:textId="3E08E62B" w:rsidR="009119EF" w:rsidRPr="007D6D70" w:rsidRDefault="004F33C8" w:rsidP="009119EF">
      <w:pPr>
        <w:shd w:val="clear" w:color="auto" w:fill="E6E6E6"/>
        <w:spacing w:after="0"/>
        <w:rPr>
          <w:rFonts w:ascii="Malgun Gothic" w:eastAsia="Malgun Gothic" w:hAnsi="Malgun Gothic" w:cs="Gulim"/>
          <w:lang w:val="en-US" w:eastAsia="ko-KR"/>
        </w:rPr>
      </w:pPr>
      <w:r>
        <w:rPr>
          <w:rFonts w:ascii="Courier New" w:eastAsia="Malgun Gothic" w:hAnsi="Courier New" w:cs="Courier New"/>
          <w:color w:val="0000FF"/>
          <w:sz w:val="16"/>
          <w:szCs w:val="16"/>
          <w:lang w:eastAsia="en-GB"/>
        </w:rPr>
        <w:t>Voice</w:t>
      </w:r>
      <w:r w:rsidR="009119EF" w:rsidRPr="000E4E13">
        <w:rPr>
          <w:rFonts w:ascii="Courier New" w:eastAsia="Malgun Gothic" w:hAnsi="Courier New" w:cs="Courier New"/>
          <w:color w:val="0000FF"/>
          <w:sz w:val="16"/>
          <w:szCs w:val="16"/>
          <w:lang w:eastAsia="ko-KR"/>
        </w:rPr>
        <w:t>PagingRecordList-</w:t>
      </w:r>
      <w:r w:rsidR="009119EF">
        <w:rPr>
          <w:rFonts w:ascii="Courier New" w:eastAsia="Malgun Gothic" w:hAnsi="Courier New" w:cs="Courier New"/>
          <w:color w:val="0000FF"/>
          <w:sz w:val="16"/>
          <w:szCs w:val="16"/>
          <w:lang w:eastAsia="ko-KR"/>
        </w:rPr>
        <w:t>r17</w:t>
      </w:r>
      <w:r w:rsidR="009119EF" w:rsidRPr="000E4E13">
        <w:rPr>
          <w:rFonts w:ascii="Courier New" w:eastAsia="Malgun Gothic" w:hAnsi="Courier New" w:cs="Courier New"/>
          <w:color w:val="0000FF"/>
          <w:sz w:val="16"/>
          <w:szCs w:val="16"/>
          <w:lang w:eastAsia="ko-KR"/>
        </w:rPr>
        <w:t xml:space="preserve">  </w:t>
      </w:r>
      <w:r w:rsidR="009119EF" w:rsidRPr="000E4E13">
        <w:rPr>
          <w:rFonts w:ascii="Courier New" w:eastAsia="Malgun Gothic" w:hAnsi="Courier New" w:cs="Courier New"/>
          <w:color w:val="0000FF"/>
          <w:sz w:val="16"/>
          <w:szCs w:val="16"/>
          <w:lang w:eastAsia="en-GB"/>
        </w:rPr>
        <w:t>::=      SEQUENCE (SIZE(1..maxNrofPageRec)) OF PagingRecord</w:t>
      </w:r>
    </w:p>
    <w:p w14:paraId="438AD1B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3F9B25F4"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PagingRecord ::=                    SEQUENCE {</w:t>
      </w:r>
    </w:p>
    <w:p w14:paraId="3E0BD363"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ue-Identity                         PagingUE-Identity,</w:t>
      </w:r>
    </w:p>
    <w:p w14:paraId="66B95D52"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accessType                          ENUMERATED {non3GPP}    OPTIONAL,   -- Need N</w:t>
      </w:r>
    </w:p>
    <w:p w14:paraId="703E0341"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160FC71B"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w:t>
      </w:r>
    </w:p>
    <w:p w14:paraId="76561F43"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05EB09FF" w14:textId="24EB32DC" w:rsidR="003E39F4" w:rsidRDefault="003E39F4" w:rsidP="009119EF">
      <w:pPr>
        <w:rPr>
          <w:rFonts w:eastAsiaTheme="minorEastAsia"/>
          <w:b/>
          <w:sz w:val="20"/>
          <w:lang w:val="en-US" w:eastAsia="ko-KR"/>
        </w:rPr>
      </w:pPr>
    </w:p>
    <w:p w14:paraId="65EF4FAA" w14:textId="1B163D54" w:rsidR="00973901" w:rsidRDefault="003E39F4" w:rsidP="003E39F4">
      <w:pPr>
        <w:rPr>
          <w:rFonts w:eastAsiaTheme="minorEastAsia"/>
          <w:sz w:val="20"/>
          <w:lang w:val="en-US" w:eastAsia="ko-KR"/>
        </w:rPr>
      </w:pPr>
      <w:r>
        <w:rPr>
          <w:rFonts w:eastAsiaTheme="minorEastAsia"/>
          <w:sz w:val="20"/>
          <w:lang w:val="en-US" w:eastAsia="ko-KR"/>
        </w:rPr>
        <w:t xml:space="preserve">Approach c) does not change the paging message encoding at all, and thus would not result in any increase in paging message size. However, approach c) requires that the network allocates additional paging identifiers to the UE (one per paging cause). Thus, to signal a “voice” paging causes the UE would be allocated another paging identifier in addition to the identifier used for “non-voice” paging. Except of RAN paging, the allocation of such additional paging identifiers is clearly outside the scope of RAN 2. </w:t>
      </w:r>
      <w:r w:rsidR="00973901">
        <w:rPr>
          <w:rFonts w:eastAsiaTheme="minorEastAsia"/>
          <w:sz w:val="20"/>
          <w:lang w:val="en-US" w:eastAsia="ko-KR"/>
        </w:rPr>
        <w:t xml:space="preserve">In RAN2#113bis-e </w:t>
      </w:r>
      <w:r w:rsidR="004361E0">
        <w:rPr>
          <w:rFonts w:eastAsiaTheme="minorEastAsia"/>
          <w:sz w:val="20"/>
          <w:lang w:val="en-US" w:eastAsia="ko-KR"/>
        </w:rPr>
        <w:t xml:space="preserve">[11] </w:t>
      </w:r>
      <w:r w:rsidR="00973901">
        <w:rPr>
          <w:rFonts w:eastAsiaTheme="minorEastAsia"/>
          <w:sz w:val="20"/>
          <w:lang w:val="en-US" w:eastAsia="ko-KR"/>
        </w:rPr>
        <w:t>it was agreed that:</w:t>
      </w:r>
    </w:p>
    <w:p w14:paraId="543D17D7" w14:textId="4E35C951" w:rsidR="00973901" w:rsidRDefault="00973901" w:rsidP="003E39F4">
      <w:pPr>
        <w:pStyle w:val="Agreement"/>
        <w:tabs>
          <w:tab w:val="clear" w:pos="644"/>
        </w:tabs>
        <w:ind w:left="360"/>
      </w:pPr>
      <w:bookmarkStart w:id="8" w:name="_Hlk70008026"/>
      <w:r w:rsidRPr="00784145">
        <w:t>RAN2 does not intend to introduce alternative paging IDs for MUSIM paging (unless requested by SA2).</w:t>
      </w:r>
      <w:bookmarkEnd w:id="8"/>
    </w:p>
    <w:p w14:paraId="007919DF" w14:textId="77777777" w:rsidR="00973901" w:rsidRPr="00973901" w:rsidRDefault="00973901" w:rsidP="00973901">
      <w:pPr>
        <w:pStyle w:val="Doc-text2"/>
      </w:pPr>
    </w:p>
    <w:p w14:paraId="35A8A22D" w14:textId="7AD1A209" w:rsidR="003E39F4" w:rsidRDefault="006847E9" w:rsidP="003E39F4">
      <w:pPr>
        <w:rPr>
          <w:rFonts w:eastAsiaTheme="minorEastAsia"/>
          <w:sz w:val="20"/>
          <w:lang w:val="en-US" w:eastAsia="ko-KR"/>
        </w:rPr>
      </w:pPr>
      <w:r>
        <w:rPr>
          <w:rFonts w:eastAsiaTheme="minorEastAsia"/>
          <w:sz w:val="20"/>
          <w:lang w:val="en-US" w:eastAsia="ko-KR"/>
        </w:rPr>
        <w:t xml:space="preserve">However, as approach c) does not imply changes to the encoding of the paging message, it seems quite attractive. </w:t>
      </w:r>
      <w:r w:rsidR="003E39F4">
        <w:rPr>
          <w:rFonts w:eastAsiaTheme="minorEastAsia"/>
          <w:sz w:val="20"/>
          <w:lang w:val="en-US" w:eastAsia="ko-KR"/>
        </w:rPr>
        <w:t xml:space="preserve">As such </w:t>
      </w:r>
      <w:r w:rsidR="003E39F4">
        <w:rPr>
          <w:rFonts w:eastAsiaTheme="minorEastAsia"/>
          <w:sz w:val="20"/>
          <w:lang w:val="en-US" w:eastAsia="ko-KR"/>
        </w:rPr>
        <w:t>RAN2 should wait for input from other concerned working groups before excluding approach c.</w:t>
      </w:r>
    </w:p>
    <w:p w14:paraId="6E0AF6BD" w14:textId="067F20E0" w:rsidR="003E39F4" w:rsidRPr="004F33C8" w:rsidRDefault="003E39F4" w:rsidP="009119EF">
      <w:pPr>
        <w:rPr>
          <w:rFonts w:eastAsiaTheme="minorEastAsia"/>
          <w:b/>
          <w:sz w:val="20"/>
          <w:lang w:val="en-US" w:eastAsia="ko-KR"/>
        </w:rPr>
      </w:pPr>
      <w:r w:rsidRPr="004F33C8">
        <w:rPr>
          <w:rFonts w:eastAsiaTheme="minorEastAsia"/>
          <w:b/>
          <w:sz w:val="20"/>
          <w:lang w:val="en-US" w:eastAsia="ko-KR"/>
        </w:rPr>
        <w:t xml:space="preserve">Proposal </w:t>
      </w:r>
      <w:r w:rsidR="00D13024">
        <w:rPr>
          <w:rFonts w:eastAsiaTheme="minorEastAsia"/>
          <w:b/>
          <w:sz w:val="20"/>
          <w:lang w:val="en-US" w:eastAsia="ko-KR"/>
        </w:rPr>
        <w:t>4</w:t>
      </w:r>
      <w:r w:rsidRPr="004F33C8">
        <w:rPr>
          <w:rFonts w:eastAsiaTheme="minorEastAsia"/>
          <w:b/>
          <w:sz w:val="20"/>
          <w:lang w:val="en-US" w:eastAsia="ko-KR"/>
        </w:rPr>
        <w:t xml:space="preserve">: RAN2 </w:t>
      </w:r>
      <w:r>
        <w:rPr>
          <w:rFonts w:eastAsiaTheme="minorEastAsia"/>
          <w:b/>
          <w:sz w:val="20"/>
          <w:lang w:val="en-US" w:eastAsia="ko-KR"/>
        </w:rPr>
        <w:t xml:space="preserve">to </w:t>
      </w:r>
      <w:r w:rsidRPr="003E39F4">
        <w:rPr>
          <w:rFonts w:eastAsiaTheme="minorEastAsia"/>
          <w:b/>
          <w:sz w:val="20"/>
          <w:lang w:val="en-US" w:eastAsia="ko-KR"/>
        </w:rPr>
        <w:t xml:space="preserve">wait for input from other working groups </w:t>
      </w:r>
      <w:r>
        <w:rPr>
          <w:rFonts w:eastAsiaTheme="minorEastAsia"/>
          <w:b/>
          <w:sz w:val="20"/>
          <w:lang w:val="en-US" w:eastAsia="ko-KR"/>
        </w:rPr>
        <w:t xml:space="preserve">(SA2/CT1) </w:t>
      </w:r>
      <w:r w:rsidRPr="003E39F4">
        <w:rPr>
          <w:rFonts w:eastAsiaTheme="minorEastAsia"/>
          <w:b/>
          <w:sz w:val="20"/>
          <w:lang w:val="en-US" w:eastAsia="ko-KR"/>
        </w:rPr>
        <w:t>before excluding approach c</w:t>
      </w:r>
      <w:r w:rsidRPr="004F33C8">
        <w:rPr>
          <w:rFonts w:eastAsiaTheme="minorEastAsia"/>
          <w:b/>
          <w:sz w:val="20"/>
          <w:lang w:val="en-US" w:eastAsia="ko-KR"/>
        </w:rPr>
        <w:t>.</w:t>
      </w:r>
    </w:p>
    <w:p w14:paraId="02623734" w14:textId="2F95208E" w:rsidR="00BC369C" w:rsidRPr="00862D02" w:rsidRDefault="00BC369C" w:rsidP="00BC369C">
      <w:pPr>
        <w:pStyle w:val="Heading2"/>
        <w:tabs>
          <w:tab w:val="clear" w:pos="270"/>
        </w:tabs>
        <w:ind w:left="0"/>
        <w:rPr>
          <w:rFonts w:eastAsia="Malgun Gothic"/>
          <w:lang w:eastAsia="ko-KR"/>
        </w:rPr>
      </w:pPr>
      <w:r>
        <w:rPr>
          <w:rFonts w:eastAsia="Malgun Gothic"/>
          <w:lang w:eastAsia="ko-KR"/>
        </w:rPr>
        <w:t>Indication of support for p</w:t>
      </w:r>
      <w:r w:rsidRPr="00862D02">
        <w:rPr>
          <w:rFonts w:eastAsia="Malgun Gothic" w:hint="eastAsia"/>
          <w:lang w:eastAsia="ko-KR"/>
        </w:rPr>
        <w:t xml:space="preserve">aging cause </w:t>
      </w:r>
    </w:p>
    <w:p w14:paraId="0703C2A3" w14:textId="67EDBDFA" w:rsidR="004F33C8" w:rsidRDefault="00BC369C" w:rsidP="009119EF">
      <w:pPr>
        <w:rPr>
          <w:rFonts w:eastAsiaTheme="minorEastAsia"/>
          <w:sz w:val="20"/>
          <w:lang w:val="en-US" w:eastAsia="ko-KR"/>
        </w:rPr>
      </w:pPr>
      <w:r>
        <w:rPr>
          <w:rFonts w:eastAsiaTheme="minorEastAsia"/>
          <w:sz w:val="20"/>
          <w:lang w:val="en-US" w:eastAsia="ko-KR"/>
        </w:rPr>
        <w:t xml:space="preserve">SA2 has agreed that a </w:t>
      </w:r>
      <w:r w:rsidRPr="00BC369C">
        <w:rPr>
          <w:rFonts w:eastAsiaTheme="minorEastAsia"/>
          <w:sz w:val="20"/>
          <w:lang w:val="en-US" w:eastAsia="ko-KR"/>
        </w:rPr>
        <w:t xml:space="preserve">UE </w:t>
      </w:r>
      <w:r>
        <w:rPr>
          <w:rFonts w:eastAsiaTheme="minorEastAsia"/>
          <w:sz w:val="20"/>
          <w:lang w:val="en-US" w:eastAsia="ko-KR"/>
        </w:rPr>
        <w:t>should be able to</w:t>
      </w:r>
      <w:r w:rsidRPr="00BC369C">
        <w:rPr>
          <w:rFonts w:eastAsiaTheme="minorEastAsia"/>
          <w:sz w:val="20"/>
          <w:lang w:val="en-US" w:eastAsia="ko-KR"/>
        </w:rPr>
        <w:t xml:space="preserve"> detect when the </w:t>
      </w:r>
      <w:r>
        <w:rPr>
          <w:rFonts w:eastAsiaTheme="minorEastAsia"/>
          <w:sz w:val="20"/>
          <w:lang w:val="en-US" w:eastAsia="ko-KR"/>
        </w:rPr>
        <w:t xml:space="preserve">Paging Cause </w:t>
      </w:r>
      <w:r w:rsidRPr="00BC369C">
        <w:rPr>
          <w:rFonts w:eastAsiaTheme="minorEastAsia"/>
          <w:sz w:val="20"/>
          <w:lang w:val="en-US" w:eastAsia="ko-KR"/>
        </w:rPr>
        <w:t>feature is not supported in the cell where it is camping (either because the RAN or CN does not support the feature)</w:t>
      </w:r>
      <w:r>
        <w:rPr>
          <w:rFonts w:eastAsiaTheme="minorEastAsia"/>
          <w:sz w:val="20"/>
          <w:lang w:val="en-US" w:eastAsia="ko-KR"/>
        </w:rPr>
        <w:t xml:space="preserve">. </w:t>
      </w:r>
      <w:r w:rsidR="00422D6A">
        <w:rPr>
          <w:rFonts w:eastAsiaTheme="minorEastAsia"/>
          <w:sz w:val="20"/>
          <w:lang w:val="en-US" w:eastAsia="ko-KR"/>
        </w:rPr>
        <w:t>In [</w:t>
      </w:r>
      <w:r w:rsidR="004B4497">
        <w:rPr>
          <w:rFonts w:eastAsiaTheme="minorEastAsia"/>
          <w:sz w:val="20"/>
          <w:lang w:val="en-US" w:eastAsia="ko-KR"/>
        </w:rPr>
        <w:t>1</w:t>
      </w:r>
      <w:r w:rsidR="004361E0">
        <w:rPr>
          <w:rFonts w:eastAsiaTheme="minorEastAsia"/>
          <w:sz w:val="20"/>
          <w:lang w:val="en-US" w:eastAsia="ko-KR"/>
        </w:rPr>
        <w:t>2</w:t>
      </w:r>
      <w:r w:rsidR="00422D6A">
        <w:rPr>
          <w:rFonts w:eastAsiaTheme="minorEastAsia"/>
          <w:sz w:val="20"/>
          <w:lang w:val="en-US" w:eastAsia="ko-KR"/>
        </w:rPr>
        <w:t>] it was proposed to add one bit (presumably to the Paging message) to indicate whether the network (including CN and RAN) support</w:t>
      </w:r>
      <w:r w:rsidR="00C919B0">
        <w:rPr>
          <w:rFonts w:eastAsiaTheme="minorEastAsia"/>
          <w:sz w:val="20"/>
          <w:lang w:val="en-US" w:eastAsia="ko-KR"/>
        </w:rPr>
        <w:t>s</w:t>
      </w:r>
      <w:r w:rsidR="00422D6A">
        <w:rPr>
          <w:rFonts w:eastAsiaTheme="minorEastAsia"/>
          <w:sz w:val="20"/>
          <w:lang w:val="en-US" w:eastAsia="ko-KR"/>
        </w:rPr>
        <w:t xml:space="preserve"> the Paging Cause feature. </w:t>
      </w:r>
      <w:r w:rsidR="006908FD">
        <w:rPr>
          <w:rFonts w:eastAsiaTheme="minorEastAsia"/>
          <w:sz w:val="20"/>
          <w:lang w:val="en-US" w:eastAsia="ko-KR"/>
        </w:rPr>
        <w:t xml:space="preserve">Alternatively, the ASN.1 encoding itself may suffice to indicate support for the Paging Cause feature. A third approach could be to add one </w:t>
      </w:r>
      <w:r w:rsidR="00C53781">
        <w:rPr>
          <w:rFonts w:eastAsiaTheme="minorEastAsia"/>
          <w:sz w:val="20"/>
          <w:lang w:val="en-US" w:eastAsia="ko-KR"/>
        </w:rPr>
        <w:t xml:space="preserve">or more </w:t>
      </w:r>
      <w:r w:rsidR="006908FD">
        <w:rPr>
          <w:rFonts w:eastAsiaTheme="minorEastAsia"/>
          <w:sz w:val="20"/>
          <w:lang w:val="en-US" w:eastAsia="ko-KR"/>
        </w:rPr>
        <w:t>bit</w:t>
      </w:r>
      <w:r w:rsidR="00C53781">
        <w:rPr>
          <w:rFonts w:eastAsiaTheme="minorEastAsia"/>
          <w:sz w:val="20"/>
          <w:lang w:val="en-US" w:eastAsia="ko-KR"/>
        </w:rPr>
        <w:t>s</w:t>
      </w:r>
      <w:r w:rsidR="006908FD">
        <w:rPr>
          <w:rFonts w:eastAsiaTheme="minorEastAsia"/>
          <w:sz w:val="20"/>
          <w:lang w:val="en-US" w:eastAsia="ko-KR"/>
        </w:rPr>
        <w:t xml:space="preserve"> to system information to indicate support for the paging with paging cause. </w:t>
      </w:r>
      <w:r w:rsidR="00C53781">
        <w:rPr>
          <w:rFonts w:eastAsiaTheme="minorEastAsia"/>
          <w:sz w:val="20"/>
          <w:lang w:val="en-US" w:eastAsia="ko-KR"/>
        </w:rPr>
        <w:t>Any of these approaches would result in minimal additional overheard compared to the encoding of the Paging Cause itself in the Paging message. Therefore, w</w:t>
      </w:r>
      <w:r w:rsidR="006908FD">
        <w:rPr>
          <w:rFonts w:eastAsiaTheme="minorEastAsia"/>
          <w:sz w:val="20"/>
          <w:lang w:val="en-US" w:eastAsia="ko-KR"/>
        </w:rPr>
        <w:t xml:space="preserve">e think it would be prudent to first agree on how to encode </w:t>
      </w:r>
      <w:r w:rsidR="00C53781">
        <w:rPr>
          <w:rFonts w:eastAsiaTheme="minorEastAsia"/>
          <w:sz w:val="20"/>
          <w:lang w:val="en-US" w:eastAsia="ko-KR"/>
        </w:rPr>
        <w:t>the Paging Cause</w:t>
      </w:r>
      <w:r w:rsidR="006908FD">
        <w:rPr>
          <w:rFonts w:eastAsiaTheme="minorEastAsia"/>
          <w:sz w:val="20"/>
          <w:lang w:val="en-US" w:eastAsia="ko-KR"/>
        </w:rPr>
        <w:t xml:space="preserve"> in the Paging message before finalizing this issue.</w:t>
      </w:r>
    </w:p>
    <w:p w14:paraId="38ACA1B1" w14:textId="2D47F396" w:rsidR="006908FD" w:rsidRPr="00BC369C" w:rsidRDefault="006908FD" w:rsidP="009119EF">
      <w:pPr>
        <w:rPr>
          <w:rFonts w:eastAsiaTheme="minorEastAsia"/>
          <w:sz w:val="20"/>
          <w:lang w:val="en-US" w:eastAsia="ko-KR"/>
        </w:rPr>
      </w:pPr>
      <w:r w:rsidRPr="004F33C8">
        <w:rPr>
          <w:rFonts w:eastAsiaTheme="minorEastAsia"/>
          <w:b/>
          <w:sz w:val="20"/>
          <w:lang w:val="en-US" w:eastAsia="ko-KR"/>
        </w:rPr>
        <w:t xml:space="preserve">Proposal </w:t>
      </w:r>
      <w:r w:rsidR="00D13024">
        <w:rPr>
          <w:rFonts w:eastAsiaTheme="minorEastAsia"/>
          <w:b/>
          <w:sz w:val="20"/>
          <w:lang w:val="en-US" w:eastAsia="ko-KR"/>
        </w:rPr>
        <w:t>5</w:t>
      </w:r>
      <w:r w:rsidRPr="004F33C8">
        <w:rPr>
          <w:rFonts w:eastAsiaTheme="minorEastAsia"/>
          <w:b/>
          <w:sz w:val="20"/>
          <w:lang w:val="en-US" w:eastAsia="ko-KR"/>
        </w:rPr>
        <w:t>: RAN2 to</w:t>
      </w:r>
      <w:r>
        <w:rPr>
          <w:rFonts w:eastAsiaTheme="minorEastAsia"/>
          <w:b/>
          <w:sz w:val="20"/>
          <w:lang w:val="en-US" w:eastAsia="ko-KR"/>
        </w:rPr>
        <w:t xml:space="preserve"> first agree how to </w:t>
      </w:r>
      <w:r w:rsidR="00C53781">
        <w:rPr>
          <w:rFonts w:eastAsiaTheme="minorEastAsia"/>
          <w:b/>
          <w:sz w:val="20"/>
          <w:lang w:val="en-US" w:eastAsia="ko-KR"/>
        </w:rPr>
        <w:t>encode the</w:t>
      </w:r>
      <w:r>
        <w:rPr>
          <w:rFonts w:eastAsiaTheme="minorEastAsia"/>
          <w:b/>
          <w:sz w:val="20"/>
          <w:lang w:val="en-US" w:eastAsia="ko-KR"/>
        </w:rPr>
        <w:t xml:space="preserve"> Paging Cause</w:t>
      </w:r>
      <w:r w:rsidR="00C53781">
        <w:rPr>
          <w:rFonts w:eastAsiaTheme="minorEastAsia"/>
          <w:b/>
          <w:sz w:val="20"/>
          <w:lang w:val="en-US" w:eastAsia="ko-KR"/>
        </w:rPr>
        <w:t xml:space="preserve"> in the Paging message</w:t>
      </w:r>
      <w:r>
        <w:rPr>
          <w:rFonts w:eastAsiaTheme="minorEastAsia"/>
          <w:b/>
          <w:sz w:val="20"/>
          <w:lang w:val="en-US" w:eastAsia="ko-KR"/>
        </w:rPr>
        <w:t>, and then discuss how to enable UEs to detect when paging with Paging Cause is not supported by the cell.</w:t>
      </w:r>
    </w:p>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5BE6CA82" w:rsidR="003470BF" w:rsidRDefault="00657A93" w:rsidP="00B702A1">
      <w:pPr>
        <w:jc w:val="both"/>
        <w:rPr>
          <w:rFonts w:eastAsia="SimSun"/>
          <w:sz w:val="20"/>
          <w:lang w:eastAsia="zh-CN"/>
        </w:rPr>
      </w:pPr>
      <w:r w:rsidRPr="00F77F8B">
        <w:rPr>
          <w:rFonts w:eastAsia="SimSun"/>
          <w:kern w:val="2"/>
          <w:sz w:val="20"/>
          <w:lang w:eastAsia="zh-CN"/>
        </w:rPr>
        <w:t xml:space="preserve">This </w:t>
      </w:r>
      <w:r w:rsidR="009934AF" w:rsidRPr="00F77F8B">
        <w:rPr>
          <w:rFonts w:eastAsia="SimSun"/>
          <w:kern w:val="2"/>
          <w:sz w:val="20"/>
          <w:lang w:eastAsia="zh-CN"/>
        </w:rPr>
        <w:t xml:space="preserve">paper </w:t>
      </w:r>
      <w:r w:rsidR="00505AF6" w:rsidRPr="00F77F8B">
        <w:rPr>
          <w:sz w:val="20"/>
        </w:rPr>
        <w:t xml:space="preserve">discussed </w:t>
      </w:r>
      <w:r w:rsidR="00264665" w:rsidRPr="00980CA4">
        <w:rPr>
          <w:rFonts w:eastAsiaTheme="minorEastAsia"/>
          <w:sz w:val="20"/>
          <w:lang w:val="en-US" w:eastAsia="ko-KR"/>
        </w:rPr>
        <w:t xml:space="preserve">address MUSIM paging service </w:t>
      </w:r>
      <w:r w:rsidR="00796168" w:rsidRPr="00980CA4">
        <w:rPr>
          <w:rFonts w:eastAsiaTheme="minorEastAsia"/>
          <w:sz w:val="20"/>
          <w:lang w:val="en-US" w:eastAsia="ko-KR"/>
        </w:rPr>
        <w:t>indication</w:t>
      </w:r>
      <w:r w:rsidR="00796168">
        <w:rPr>
          <w:rFonts w:eastAsiaTheme="minorEastAsia"/>
          <w:sz w:val="20"/>
          <w:lang w:val="en-US" w:eastAsia="ko-KR"/>
        </w:rPr>
        <w:t xml:space="preserve"> and</w:t>
      </w:r>
      <w:r w:rsidR="00264665">
        <w:rPr>
          <w:rFonts w:eastAsiaTheme="minorEastAsia"/>
          <w:sz w:val="20"/>
          <w:lang w:val="en-US" w:eastAsia="ko-KR"/>
        </w:rPr>
        <w:t xml:space="preserve"> proposed an efficient solution for ASN.1 encoding of the Paging Cause</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70442B">
        <w:rPr>
          <w:rFonts w:eastAsia="SimSun"/>
          <w:sz w:val="20"/>
          <w:lang w:eastAsia="zh-CN"/>
        </w:rPr>
        <w:t xml:space="preserve">observation and </w:t>
      </w:r>
      <w:r w:rsidR="00561404">
        <w:rPr>
          <w:rFonts w:eastAsia="SimSun"/>
          <w:sz w:val="20"/>
          <w:lang w:eastAsia="zh-CN"/>
        </w:rPr>
        <w:t>proposals</w:t>
      </w:r>
      <w:r w:rsidR="00B702A1">
        <w:rPr>
          <w:rFonts w:eastAsia="SimSun"/>
          <w:sz w:val="20"/>
          <w:lang w:eastAsia="zh-CN"/>
        </w:rPr>
        <w:t>:</w:t>
      </w:r>
    </w:p>
    <w:p w14:paraId="2B3424DB" w14:textId="04C269F6" w:rsidR="00D13024" w:rsidRDefault="00D13024" w:rsidP="00B702A1">
      <w:pPr>
        <w:jc w:val="both"/>
        <w:rPr>
          <w:rFonts w:eastAsiaTheme="minorEastAsia"/>
          <w:b/>
          <w:sz w:val="20"/>
          <w:lang w:val="en-US" w:eastAsia="ko-KR"/>
        </w:rPr>
      </w:pPr>
      <w:r>
        <w:rPr>
          <w:rFonts w:eastAsiaTheme="minorEastAsia"/>
          <w:b/>
          <w:sz w:val="20"/>
          <w:lang w:val="en-US" w:eastAsia="ko-KR"/>
        </w:rPr>
        <w:t>Observation</w:t>
      </w:r>
      <w:r w:rsidRPr="001A6C01">
        <w:rPr>
          <w:rFonts w:eastAsiaTheme="minorEastAsia"/>
          <w:b/>
          <w:sz w:val="20"/>
          <w:lang w:val="en-US" w:eastAsia="ko-KR"/>
        </w:rPr>
        <w:t xml:space="preserve"> </w:t>
      </w:r>
      <w:r>
        <w:rPr>
          <w:rFonts w:eastAsiaTheme="minorEastAsia"/>
          <w:b/>
          <w:sz w:val="20"/>
          <w:lang w:val="en-US" w:eastAsia="ko-KR"/>
        </w:rPr>
        <w:t>1</w:t>
      </w:r>
      <w:r w:rsidRPr="001A6C01">
        <w:rPr>
          <w:rFonts w:eastAsiaTheme="minorEastAsia"/>
          <w:b/>
          <w:sz w:val="20"/>
          <w:lang w:val="en-US" w:eastAsia="ko-KR"/>
        </w:rPr>
        <w:t xml:space="preserve">: </w:t>
      </w:r>
      <w:r>
        <w:rPr>
          <w:rFonts w:eastAsiaTheme="minorEastAsia"/>
          <w:b/>
          <w:sz w:val="20"/>
          <w:lang w:val="en-US" w:eastAsia="ko-KR"/>
        </w:rPr>
        <w:t>Introducing a Paging Record List per Paging Cause is more efficient than signaling a Paging Cause field per Paging Record</w:t>
      </w:r>
      <w:r>
        <w:rPr>
          <w:rFonts w:eastAsiaTheme="minorEastAsia"/>
          <w:b/>
          <w:sz w:val="20"/>
          <w:lang w:val="en-US" w:eastAsia="ko-KR"/>
        </w:rPr>
        <w:t>.</w:t>
      </w:r>
    </w:p>
    <w:p w14:paraId="57F62B2D" w14:textId="778B0462" w:rsidR="00796168" w:rsidRDefault="00D13024" w:rsidP="00B702A1">
      <w:pPr>
        <w:jc w:val="both"/>
        <w:rPr>
          <w:rFonts w:eastAsia="SimSun"/>
          <w:sz w:val="20"/>
          <w:lang w:eastAsia="zh-CN"/>
        </w:rPr>
      </w:pPr>
      <w:r w:rsidRPr="00C4246A">
        <w:rPr>
          <w:rFonts w:eastAsiaTheme="minorEastAsia"/>
          <w:b/>
          <w:sz w:val="20"/>
          <w:lang w:val="en-US" w:eastAsia="ko-KR"/>
        </w:rPr>
        <w:lastRenderedPageBreak/>
        <w:t>Observation</w:t>
      </w:r>
      <w:r>
        <w:rPr>
          <w:rFonts w:eastAsiaTheme="minorEastAsia"/>
          <w:b/>
          <w:sz w:val="20"/>
          <w:lang w:val="en-US" w:eastAsia="ko-KR"/>
        </w:rPr>
        <w:t xml:space="preserve"> 2</w:t>
      </w:r>
      <w:r w:rsidRPr="00C4246A">
        <w:rPr>
          <w:rFonts w:eastAsiaTheme="minorEastAsia"/>
          <w:b/>
          <w:sz w:val="20"/>
          <w:lang w:val="en-US" w:eastAsia="ko-KR"/>
        </w:rPr>
        <w:t>:</w:t>
      </w:r>
      <w:r w:rsidRPr="00C4246A">
        <w:t xml:space="preserve"> </w:t>
      </w:r>
      <w:r w:rsidRPr="00C4246A">
        <w:rPr>
          <w:rFonts w:eastAsiaTheme="minorEastAsia"/>
          <w:b/>
          <w:sz w:val="20"/>
          <w:lang w:val="en-US" w:eastAsia="ko-KR"/>
        </w:rPr>
        <w:t>SA2’s requirement for Paging Cause to support MUSIM can be fulfilled by adding one additional Paging Record List for the voice paging cause to the Paging message</w:t>
      </w:r>
      <w:r w:rsidR="00796168">
        <w:rPr>
          <w:rFonts w:eastAsiaTheme="minorEastAsia"/>
          <w:b/>
          <w:sz w:val="20"/>
          <w:lang w:val="en-US" w:eastAsia="ko-KR"/>
        </w:rPr>
        <w:t>.</w:t>
      </w:r>
    </w:p>
    <w:p w14:paraId="062B4FA3" w14:textId="3982BF50" w:rsidR="00796168" w:rsidRDefault="00796168" w:rsidP="00796168">
      <w:pPr>
        <w:rPr>
          <w:rFonts w:eastAsiaTheme="minorEastAsia"/>
          <w:b/>
          <w:sz w:val="20"/>
          <w:lang w:val="en-US" w:eastAsia="ko-KR"/>
        </w:rPr>
      </w:pPr>
    </w:p>
    <w:p w14:paraId="67F234CE" w14:textId="0690AC83" w:rsidR="00796168" w:rsidRDefault="00D13024" w:rsidP="00796168">
      <w:pPr>
        <w:rPr>
          <w:rFonts w:eastAsiaTheme="minorEastAsia"/>
          <w:b/>
          <w:sz w:val="20"/>
          <w:lang w:val="en-US" w:eastAsia="ko-KR"/>
        </w:rPr>
      </w:pPr>
      <w:r w:rsidRPr="001A6C01">
        <w:rPr>
          <w:rFonts w:eastAsiaTheme="minorEastAsia"/>
          <w:b/>
          <w:sz w:val="20"/>
          <w:lang w:val="en-US" w:eastAsia="ko-KR"/>
        </w:rPr>
        <w:t>Proposal 1: RAN2 should adopt the most efficient approach to encode the Paging Cause that minimizes signaling overhead, while still meeting the requirements of SA2</w:t>
      </w:r>
      <w:r w:rsidR="00796168">
        <w:rPr>
          <w:rFonts w:eastAsiaTheme="minorEastAsia"/>
          <w:b/>
          <w:sz w:val="20"/>
          <w:lang w:val="en-US" w:eastAsia="ko-KR"/>
        </w:rPr>
        <w:t>.</w:t>
      </w:r>
    </w:p>
    <w:p w14:paraId="3ACC7517" w14:textId="7798AEAA" w:rsidR="00796168" w:rsidRDefault="00D13024" w:rsidP="00796168">
      <w:pPr>
        <w:rPr>
          <w:rFonts w:eastAsiaTheme="minorEastAsia"/>
          <w:b/>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2</w:t>
      </w:r>
      <w:r w:rsidRPr="001A6C01">
        <w:rPr>
          <w:rFonts w:eastAsiaTheme="minorEastAsia"/>
          <w:b/>
          <w:sz w:val="20"/>
          <w:lang w:val="en-US" w:eastAsia="ko-KR"/>
        </w:rPr>
        <w:t xml:space="preserve">: </w:t>
      </w:r>
      <w:r>
        <w:rPr>
          <w:rFonts w:eastAsiaTheme="minorEastAsia"/>
          <w:b/>
          <w:sz w:val="20"/>
          <w:lang w:val="en-US" w:eastAsia="ko-KR"/>
        </w:rPr>
        <w:t>Paging Cause can be signaled in the Paging message by introducing a Paging Record List per Paging Cause</w:t>
      </w:r>
      <w:r w:rsidR="00796168">
        <w:rPr>
          <w:rFonts w:eastAsiaTheme="minorEastAsia"/>
          <w:b/>
          <w:sz w:val="20"/>
          <w:lang w:val="en-US" w:eastAsia="ko-KR"/>
        </w:rPr>
        <w:t>.</w:t>
      </w:r>
    </w:p>
    <w:p w14:paraId="733FE831" w14:textId="773E0D56" w:rsidR="00796168" w:rsidRDefault="00D13024" w:rsidP="00796168">
      <w:pPr>
        <w:rPr>
          <w:rFonts w:eastAsiaTheme="minorEastAsia"/>
          <w:b/>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3</w:t>
      </w:r>
      <w:r w:rsidRPr="001A6C01">
        <w:rPr>
          <w:rFonts w:eastAsiaTheme="minorEastAsia"/>
          <w:b/>
          <w:sz w:val="20"/>
          <w:lang w:val="en-US" w:eastAsia="ko-KR"/>
        </w:rPr>
        <w:t xml:space="preserve">: </w:t>
      </w:r>
      <w:r>
        <w:rPr>
          <w:rFonts w:eastAsiaTheme="minorEastAsia"/>
          <w:b/>
          <w:sz w:val="20"/>
          <w:lang w:val="en-US" w:eastAsia="ko-KR"/>
        </w:rPr>
        <w:t xml:space="preserve">If a UE that operates in MUSIM mode is paged via the legacy </w:t>
      </w:r>
      <w:r w:rsidRPr="00C4246A">
        <w:rPr>
          <w:rFonts w:eastAsiaTheme="minorEastAsia"/>
          <w:b/>
          <w:i/>
          <w:iCs/>
          <w:sz w:val="20"/>
          <w:lang w:val="en-US" w:eastAsia="ko-KR"/>
        </w:rPr>
        <w:t>PagingRecordList</w:t>
      </w:r>
      <w:r>
        <w:rPr>
          <w:rFonts w:eastAsiaTheme="minorEastAsia"/>
          <w:b/>
          <w:sz w:val="20"/>
          <w:lang w:val="en-US" w:eastAsia="ko-KR"/>
        </w:rPr>
        <w:t xml:space="preserve"> this indicates that the UE is being paged for a cause other than voice</w:t>
      </w:r>
      <w:r w:rsidR="00796168">
        <w:rPr>
          <w:rFonts w:eastAsiaTheme="minorEastAsia"/>
          <w:b/>
          <w:sz w:val="20"/>
          <w:lang w:val="en-US" w:eastAsia="ko-KR"/>
        </w:rPr>
        <w:t>.</w:t>
      </w:r>
    </w:p>
    <w:p w14:paraId="2EC70234" w14:textId="29F36F9A" w:rsidR="00796168" w:rsidRDefault="00D13024" w:rsidP="00796168">
      <w:pPr>
        <w:rPr>
          <w:rFonts w:eastAsiaTheme="minorEastAsia"/>
          <w:b/>
          <w:sz w:val="20"/>
          <w:lang w:val="en-US" w:eastAsia="ko-KR"/>
        </w:rPr>
      </w:pPr>
      <w:r w:rsidRPr="004F33C8">
        <w:rPr>
          <w:rFonts w:eastAsiaTheme="minorEastAsia"/>
          <w:b/>
          <w:sz w:val="20"/>
          <w:lang w:val="en-US" w:eastAsia="ko-KR"/>
        </w:rPr>
        <w:t xml:space="preserve">Proposal </w:t>
      </w:r>
      <w:r>
        <w:rPr>
          <w:rFonts w:eastAsiaTheme="minorEastAsia"/>
          <w:b/>
          <w:sz w:val="20"/>
          <w:lang w:val="en-US" w:eastAsia="ko-KR"/>
        </w:rPr>
        <w:t>4</w:t>
      </w:r>
      <w:r w:rsidRPr="004F33C8">
        <w:rPr>
          <w:rFonts w:eastAsiaTheme="minorEastAsia"/>
          <w:b/>
          <w:sz w:val="20"/>
          <w:lang w:val="en-US" w:eastAsia="ko-KR"/>
        </w:rPr>
        <w:t xml:space="preserve">: RAN2 </w:t>
      </w:r>
      <w:r>
        <w:rPr>
          <w:rFonts w:eastAsiaTheme="minorEastAsia"/>
          <w:b/>
          <w:sz w:val="20"/>
          <w:lang w:val="en-US" w:eastAsia="ko-KR"/>
        </w:rPr>
        <w:t xml:space="preserve">to </w:t>
      </w:r>
      <w:r w:rsidRPr="003E39F4">
        <w:rPr>
          <w:rFonts w:eastAsiaTheme="minorEastAsia"/>
          <w:b/>
          <w:sz w:val="20"/>
          <w:lang w:val="en-US" w:eastAsia="ko-KR"/>
        </w:rPr>
        <w:t xml:space="preserve">wait for input from other working groups </w:t>
      </w:r>
      <w:r>
        <w:rPr>
          <w:rFonts w:eastAsiaTheme="minorEastAsia"/>
          <w:b/>
          <w:sz w:val="20"/>
          <w:lang w:val="en-US" w:eastAsia="ko-KR"/>
        </w:rPr>
        <w:t xml:space="preserve">(SA2/CT1) </w:t>
      </w:r>
      <w:r w:rsidRPr="003E39F4">
        <w:rPr>
          <w:rFonts w:eastAsiaTheme="minorEastAsia"/>
          <w:b/>
          <w:sz w:val="20"/>
          <w:lang w:val="en-US" w:eastAsia="ko-KR"/>
        </w:rPr>
        <w:t>before excluding approach c</w:t>
      </w:r>
      <w:r w:rsidR="00796168">
        <w:rPr>
          <w:rFonts w:eastAsiaTheme="minorEastAsia"/>
          <w:b/>
          <w:sz w:val="20"/>
          <w:lang w:val="en-US" w:eastAsia="ko-KR"/>
        </w:rPr>
        <w:t>.</w:t>
      </w:r>
    </w:p>
    <w:p w14:paraId="3FF95962" w14:textId="43F46DCA" w:rsidR="00796168" w:rsidRPr="00796168" w:rsidRDefault="00D13024" w:rsidP="00796168">
      <w:pPr>
        <w:rPr>
          <w:rFonts w:eastAsiaTheme="minorEastAsia"/>
          <w:sz w:val="20"/>
          <w:lang w:val="en-US" w:eastAsia="ko-KR"/>
        </w:rPr>
      </w:pPr>
      <w:r w:rsidRPr="004F33C8">
        <w:rPr>
          <w:rFonts w:eastAsiaTheme="minorEastAsia"/>
          <w:b/>
          <w:sz w:val="20"/>
          <w:lang w:val="en-US" w:eastAsia="ko-KR"/>
        </w:rPr>
        <w:t xml:space="preserve">Proposal </w:t>
      </w:r>
      <w:r>
        <w:rPr>
          <w:rFonts w:eastAsiaTheme="minorEastAsia"/>
          <w:b/>
          <w:sz w:val="20"/>
          <w:lang w:val="en-US" w:eastAsia="ko-KR"/>
        </w:rPr>
        <w:t>5</w:t>
      </w:r>
      <w:r w:rsidRPr="004F33C8">
        <w:rPr>
          <w:rFonts w:eastAsiaTheme="minorEastAsia"/>
          <w:b/>
          <w:sz w:val="20"/>
          <w:lang w:val="en-US" w:eastAsia="ko-KR"/>
        </w:rPr>
        <w:t>: RAN2 to</w:t>
      </w:r>
      <w:r>
        <w:rPr>
          <w:rFonts w:eastAsiaTheme="minorEastAsia"/>
          <w:b/>
          <w:sz w:val="20"/>
          <w:lang w:val="en-US" w:eastAsia="ko-KR"/>
        </w:rPr>
        <w:t xml:space="preserve"> first agree how to encode the Paging Cause in the Paging message, and then discuss how to enable UEs to detect when paging with Paging Cause is not supported by the cell</w:t>
      </w:r>
      <w:r w:rsidR="00796168">
        <w:rPr>
          <w:rFonts w:eastAsiaTheme="minorEastAsia"/>
          <w:b/>
          <w:sz w:val="20"/>
          <w:lang w:val="en-US" w:eastAsia="ko-KR"/>
        </w:rPr>
        <w:t>.</w:t>
      </w:r>
    </w:p>
    <w:p w14:paraId="7FCB6974" w14:textId="55839CD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r w:rsidR="00223C13">
        <w:rPr>
          <w:rFonts w:eastAsia="Arial"/>
        </w:rPr>
        <w:t>s</w:t>
      </w:r>
    </w:p>
    <w:p w14:paraId="56CA102E" w14:textId="79634B70" w:rsidR="008103AE" w:rsidRDefault="006976C1" w:rsidP="008103AE">
      <w:pPr>
        <w:jc w:val="both"/>
      </w:pPr>
      <w:r>
        <w:t xml:space="preserve">[1] </w:t>
      </w:r>
      <w:r w:rsidR="00FB4284">
        <w:t>RAN2#112-e Chairman notes, Nov. 2020</w:t>
      </w:r>
    </w:p>
    <w:p w14:paraId="475DA0E9" w14:textId="0CDA0AAA" w:rsidR="00FD4787" w:rsidRDefault="00FD4787" w:rsidP="00FD4787">
      <w:pPr>
        <w:jc w:val="both"/>
      </w:pPr>
      <w:r>
        <w:t>[</w:t>
      </w:r>
      <w:r w:rsidR="009119EF">
        <w:t>2</w:t>
      </w:r>
      <w:r>
        <w:t xml:space="preserve">] </w:t>
      </w:r>
      <w:r w:rsidRPr="00FD4787">
        <w:t>TR 23.761</w:t>
      </w:r>
      <w:r>
        <w:t xml:space="preserve">, </w:t>
      </w:r>
      <w:r w:rsidRPr="0038365C">
        <w:rPr>
          <w:rFonts w:cs="Arial"/>
          <w:szCs w:val="34"/>
        </w:rPr>
        <w:t>Study on system enablers for devices having multiple Universal Subscriber Identity Modules (USIM)</w:t>
      </w:r>
      <w:r>
        <w:rPr>
          <w:rFonts w:cs="Arial"/>
          <w:szCs w:val="34"/>
        </w:rPr>
        <w:t xml:space="preserve">, </w:t>
      </w:r>
      <w:r w:rsidRPr="0038365C">
        <w:t>V1.</w:t>
      </w:r>
      <w:r w:rsidR="00F853DA">
        <w:t>4</w:t>
      </w:r>
      <w:r w:rsidRPr="0038365C">
        <w:t>.</w:t>
      </w:r>
      <w:r>
        <w:t>0</w:t>
      </w:r>
    </w:p>
    <w:p w14:paraId="5C5D2BE0" w14:textId="2991F5D7" w:rsidR="00615E08" w:rsidRDefault="00615E08" w:rsidP="00FD4787">
      <w:pPr>
        <w:jc w:val="both"/>
      </w:pPr>
      <w:r>
        <w:t xml:space="preserve">[3] </w:t>
      </w:r>
      <w:r w:rsidR="00454D23" w:rsidRPr="00454D23">
        <w:t>R2-2011241</w:t>
      </w:r>
      <w:r w:rsidR="00454D23">
        <w:t>,</w:t>
      </w:r>
      <w:r w:rsidR="00454D23" w:rsidRPr="00454D23">
        <w:t xml:space="preserve"> </w:t>
      </w:r>
      <w:r w:rsidR="00454D23">
        <w:t>Reply LS on System support for Multi-USIM devices, RAN2, RAN2#112-e, Nov. 2020</w:t>
      </w:r>
    </w:p>
    <w:p w14:paraId="24FC818A" w14:textId="77777777" w:rsidR="00F853DA" w:rsidRDefault="00615E08" w:rsidP="00422D6A">
      <w:pPr>
        <w:jc w:val="both"/>
      </w:pPr>
      <w:r>
        <w:t xml:space="preserve">[4] </w:t>
      </w:r>
      <w:r w:rsidRPr="00615E08">
        <w:t>R2-</w:t>
      </w:r>
      <w:r w:rsidR="007A19E8">
        <w:rPr>
          <w:bCs/>
          <w:sz w:val="24"/>
        </w:rPr>
        <w:t>2103248</w:t>
      </w:r>
      <w:r>
        <w:t xml:space="preserve">, </w:t>
      </w:r>
      <w:r w:rsidRPr="00615E08">
        <w:t>Discussion on the transmission of paging cause</w:t>
      </w:r>
      <w:r>
        <w:t xml:space="preserve">, </w:t>
      </w:r>
      <w:r w:rsidRPr="00615E08">
        <w:t>Spreadtrum Communications</w:t>
      </w:r>
      <w:r>
        <w:t>, RAN2#113</w:t>
      </w:r>
      <w:r w:rsidR="007A19E8">
        <w:t>bis</w:t>
      </w:r>
      <w:r>
        <w:t xml:space="preserve">-e, </w:t>
      </w:r>
      <w:r w:rsidR="007A19E8">
        <w:t>April</w:t>
      </w:r>
      <w:r>
        <w:t xml:space="preserve"> 2021</w:t>
      </w:r>
    </w:p>
    <w:p w14:paraId="060245CE" w14:textId="6672643A" w:rsidR="00F853DA" w:rsidRDefault="00F853DA" w:rsidP="00F853DA">
      <w:pPr>
        <w:jc w:val="both"/>
      </w:pPr>
      <w:r>
        <w:t>[</w:t>
      </w:r>
      <w:r>
        <w:t>5</w:t>
      </w:r>
      <w:r>
        <w:t xml:space="preserve">] </w:t>
      </w:r>
      <w:r w:rsidRPr="00F853DA">
        <w:t>R2-2103958</w:t>
      </w:r>
      <w:r>
        <w:t xml:space="preserve">, </w:t>
      </w:r>
      <w:r w:rsidRPr="00F853DA">
        <w:t>Discussion on paging service indication for MUSIM</w:t>
      </w:r>
      <w:r>
        <w:t xml:space="preserve">, </w:t>
      </w:r>
      <w:r>
        <w:t>Futurewei</w:t>
      </w:r>
      <w:r>
        <w:t>, RAN2#113bis-e, April 2021</w:t>
      </w:r>
    </w:p>
    <w:p w14:paraId="0A98F6ED" w14:textId="2D2AF37B" w:rsidR="00422D6A" w:rsidRDefault="00422D6A" w:rsidP="00422D6A">
      <w:pPr>
        <w:jc w:val="both"/>
      </w:pPr>
      <w:r>
        <w:t>[</w:t>
      </w:r>
      <w:r w:rsidR="00F853DA">
        <w:t>6</w:t>
      </w:r>
      <w:r>
        <w:t xml:space="preserve">] </w:t>
      </w:r>
      <w:r>
        <w:rPr>
          <w:rFonts w:cs="Arial"/>
          <w:szCs w:val="22"/>
          <w:lang w:eastAsia="zh-CN" w:bidi="ar"/>
        </w:rPr>
        <w:t>R2-2100476</w:t>
      </w:r>
      <w:r>
        <w:t xml:space="preserve">, </w:t>
      </w:r>
      <w:r>
        <w:rPr>
          <w:lang w:eastAsia="zh-CN"/>
        </w:rPr>
        <w:t>Discussion on Supporting of Paging Cause</w:t>
      </w:r>
      <w:r>
        <w:t>, vivo, RAN2#113-e, Jan.-Feb. 2021</w:t>
      </w:r>
    </w:p>
    <w:p w14:paraId="01510617" w14:textId="13BDF450" w:rsidR="00422D6A" w:rsidRDefault="00422D6A" w:rsidP="00422D6A">
      <w:pPr>
        <w:jc w:val="both"/>
      </w:pPr>
      <w:r>
        <w:t>[</w:t>
      </w:r>
      <w:r w:rsidR="00F853DA">
        <w:t>7</w:t>
      </w:r>
      <w:r>
        <w:t xml:space="preserve">] </w:t>
      </w:r>
      <w:r w:rsidRPr="00041165">
        <w:t>R2-210</w:t>
      </w:r>
      <w:r w:rsidR="007A19E8">
        <w:t>2913</w:t>
      </w:r>
      <w:r>
        <w:t xml:space="preserve">, </w:t>
      </w:r>
      <w:r w:rsidRPr="00422D6A">
        <w:rPr>
          <w:lang w:eastAsia="zh-CN"/>
        </w:rPr>
        <w:t>Discussion on support of paging cause for Multi-SIM devices</w:t>
      </w:r>
      <w:r>
        <w:t>, Samsung, RAN2#113</w:t>
      </w:r>
      <w:r w:rsidR="007A19E8">
        <w:t>bis</w:t>
      </w:r>
      <w:r>
        <w:t xml:space="preserve">-e, </w:t>
      </w:r>
      <w:r w:rsidR="007A19E8">
        <w:t>April</w:t>
      </w:r>
      <w:r>
        <w:t xml:space="preserve"> 2021</w:t>
      </w:r>
    </w:p>
    <w:p w14:paraId="348D1BA0" w14:textId="6559F120" w:rsidR="007A19E8" w:rsidRDefault="007A19E8" w:rsidP="007A19E8">
      <w:pPr>
        <w:jc w:val="both"/>
      </w:pPr>
      <w:r>
        <w:t>[</w:t>
      </w:r>
      <w:r w:rsidR="00F853DA">
        <w:t>8</w:t>
      </w:r>
      <w:r>
        <w:t xml:space="preserve">] </w:t>
      </w:r>
      <w:r w:rsidRPr="00041165">
        <w:t>R2-</w:t>
      </w:r>
      <w:r>
        <w:t xml:space="preserve">2102794, </w:t>
      </w:r>
      <w:r w:rsidRPr="00D81B8D">
        <w:rPr>
          <w:rFonts w:cs="Arial"/>
          <w:szCs w:val="22"/>
        </w:rPr>
        <w:t>Paging with Service Indication</w:t>
      </w:r>
      <w:r>
        <w:t xml:space="preserve">, </w:t>
      </w:r>
      <w:r>
        <w:t>OPPO</w:t>
      </w:r>
      <w:r>
        <w:t>, RAN2#113bis-e, April 2021</w:t>
      </w:r>
    </w:p>
    <w:p w14:paraId="2499EB71" w14:textId="58E14D48" w:rsidR="007A19E8" w:rsidRDefault="007A19E8" w:rsidP="007A19E8">
      <w:pPr>
        <w:jc w:val="both"/>
      </w:pPr>
      <w:r>
        <w:t>[</w:t>
      </w:r>
      <w:r w:rsidR="00F853DA">
        <w:t>9</w:t>
      </w:r>
      <w:r>
        <w:t xml:space="preserve">] </w:t>
      </w:r>
      <w:r w:rsidRPr="007A19E8">
        <w:t>R2-2103195</w:t>
      </w:r>
      <w:r>
        <w:t xml:space="preserve">, </w:t>
      </w:r>
      <w:r w:rsidRPr="007A19E8">
        <w:rPr>
          <w:rFonts w:cs="Arial"/>
          <w:szCs w:val="22"/>
        </w:rPr>
        <w:t>Support for Multi-SIM paging cause from SA2 LS</w:t>
      </w:r>
      <w:r>
        <w:t xml:space="preserve">, </w:t>
      </w:r>
      <w:r>
        <w:t>Intel</w:t>
      </w:r>
      <w:r>
        <w:t>, RAN2#113bis-e, April 2021</w:t>
      </w:r>
    </w:p>
    <w:p w14:paraId="6307141F" w14:textId="26318018" w:rsidR="007A19E8" w:rsidRDefault="007A19E8" w:rsidP="00422D6A">
      <w:pPr>
        <w:jc w:val="both"/>
      </w:pPr>
      <w:r>
        <w:t>[</w:t>
      </w:r>
      <w:r w:rsidR="00F853DA">
        <w:t>10</w:t>
      </w:r>
      <w:r>
        <w:t xml:space="preserve">] </w:t>
      </w:r>
      <w:r w:rsidRPr="007A19E8">
        <w:t>R2-2103186</w:t>
      </w:r>
      <w:r>
        <w:t xml:space="preserve">, </w:t>
      </w:r>
      <w:r w:rsidRPr="007A19E8">
        <w:rPr>
          <w:rFonts w:cs="Arial"/>
          <w:szCs w:val="22"/>
        </w:rPr>
        <w:t>Further analysis on Service type indication in paging and signalling mechanism for BUSY indication</w:t>
      </w:r>
      <w:r>
        <w:t xml:space="preserve">, </w:t>
      </w:r>
      <w:r w:rsidRPr="007A19E8">
        <w:t>Nokia, Nokia Shanghai Bell</w:t>
      </w:r>
      <w:r>
        <w:t>, RAN2#113bis-e, April 2021</w:t>
      </w:r>
    </w:p>
    <w:p w14:paraId="540BDB08" w14:textId="3F6AE0A0" w:rsidR="0013029F" w:rsidRDefault="0013029F" w:rsidP="00422D6A">
      <w:pPr>
        <w:jc w:val="both"/>
      </w:pPr>
      <w:r>
        <w:t>[1</w:t>
      </w:r>
      <w:r>
        <w:t>1</w:t>
      </w:r>
      <w:r>
        <w:t>] RAN2#11</w:t>
      </w:r>
      <w:r>
        <w:t>3bis</w:t>
      </w:r>
      <w:r>
        <w:t xml:space="preserve">-e Chairman notes, </w:t>
      </w:r>
      <w:r>
        <w:t>April 2021</w:t>
      </w:r>
    </w:p>
    <w:p w14:paraId="79DBD627" w14:textId="3E657C7A" w:rsidR="0023170A" w:rsidRDefault="0023170A" w:rsidP="00422D6A">
      <w:pPr>
        <w:jc w:val="both"/>
      </w:pPr>
      <w:r>
        <w:t>[</w:t>
      </w:r>
      <w:r w:rsidR="004B4497">
        <w:t>1</w:t>
      </w:r>
      <w:r w:rsidR="0013029F">
        <w:t>2</w:t>
      </w:r>
      <w:r>
        <w:t xml:space="preserve">] </w:t>
      </w:r>
      <w:r w:rsidRPr="00041165">
        <w:t>R2-2100</w:t>
      </w:r>
      <w:r>
        <w:t xml:space="preserve">430, </w:t>
      </w:r>
      <w:r w:rsidRPr="0023170A">
        <w:rPr>
          <w:lang w:eastAsia="zh-CN"/>
        </w:rPr>
        <w:t>Consideration on the Paging with Service Indication</w:t>
      </w:r>
      <w:r>
        <w:t xml:space="preserve">, </w:t>
      </w:r>
      <w:r w:rsidRPr="0023170A">
        <w:t>ZTE Corporation, Sanechips</w:t>
      </w:r>
      <w:r>
        <w:t>, RAN2#113-e, Jan.-Feb. 2021</w:t>
      </w:r>
    </w:p>
    <w:p w14:paraId="092648EB" w14:textId="77777777" w:rsidR="00422D6A" w:rsidRDefault="00422D6A" w:rsidP="00422D6A">
      <w:pPr>
        <w:jc w:val="both"/>
      </w:pPr>
    </w:p>
    <w:p w14:paraId="03D7D87D" w14:textId="77777777" w:rsidR="00422D6A" w:rsidRDefault="00422D6A" w:rsidP="00FD4787">
      <w:pPr>
        <w:jc w:val="both"/>
      </w:pPr>
    </w:p>
    <w:p w14:paraId="0D37ABEF" w14:textId="77777777" w:rsidR="00FD4787" w:rsidRDefault="00FD4787" w:rsidP="00FD4787">
      <w:pPr>
        <w:jc w:val="both"/>
      </w:pPr>
    </w:p>
    <w:p w14:paraId="545476C7" w14:textId="77777777" w:rsidR="00FD4787" w:rsidRDefault="00FD4787" w:rsidP="00C620E8">
      <w:pPr>
        <w:jc w:val="both"/>
      </w:pPr>
    </w:p>
    <w:p w14:paraId="0086989B" w14:textId="77777777" w:rsidR="00C620E8" w:rsidRPr="00C620E8" w:rsidRDefault="00C620E8" w:rsidP="004279E6">
      <w:pPr>
        <w:jc w:val="both"/>
      </w:pPr>
    </w:p>
    <w:sectPr w:rsidR="00C620E8" w:rsidRPr="00C620E8"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4E44C" w14:textId="77777777" w:rsidR="00163A21" w:rsidRDefault="00163A21">
      <w:r>
        <w:separator/>
      </w:r>
    </w:p>
  </w:endnote>
  <w:endnote w:type="continuationSeparator" w:id="0">
    <w:p w14:paraId="23EA8E5E" w14:textId="77777777" w:rsidR="00163A21" w:rsidRDefault="0016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5B111B" w:rsidRDefault="005B111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C3D0B" w14:textId="77777777" w:rsidR="00163A21" w:rsidRDefault="00163A21">
      <w:r>
        <w:separator/>
      </w:r>
    </w:p>
  </w:footnote>
  <w:footnote w:type="continuationSeparator" w:id="0">
    <w:p w14:paraId="3BE8E20C" w14:textId="77777777" w:rsidR="00163A21" w:rsidRDefault="00163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270"/>
        </w:tabs>
        <w:ind w:left="27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3F974AD"/>
    <w:multiLevelType w:val="hybridMultilevel"/>
    <w:tmpl w:val="BDE811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19"/>
  </w:num>
  <w:num w:numId="4">
    <w:abstractNumId w:val="2"/>
  </w:num>
  <w:num w:numId="5">
    <w:abstractNumId w:val="1"/>
  </w:num>
  <w:num w:numId="6">
    <w:abstractNumId w:val="0"/>
  </w:num>
  <w:num w:numId="7">
    <w:abstractNumId w:val="9"/>
  </w:num>
  <w:num w:numId="8">
    <w:abstractNumId w:val="21"/>
  </w:num>
  <w:num w:numId="9">
    <w:abstractNumId w:val="17"/>
  </w:num>
  <w:num w:numId="10">
    <w:abstractNumId w:val="6"/>
  </w:num>
  <w:num w:numId="11">
    <w:abstractNumId w:val="4"/>
  </w:num>
  <w:num w:numId="12">
    <w:abstractNumId w:val="16"/>
  </w:num>
  <w:num w:numId="13">
    <w:abstractNumId w:val="10"/>
  </w:num>
  <w:num w:numId="14">
    <w:abstractNumId w:val="3"/>
  </w:num>
  <w:num w:numId="15">
    <w:abstractNumId w:val="18"/>
  </w:num>
  <w:num w:numId="16">
    <w:abstractNumId w:val="13"/>
  </w:num>
  <w:num w:numId="17">
    <w:abstractNumId w:val="8"/>
  </w:num>
  <w:num w:numId="18">
    <w:abstractNumId w:val="18"/>
  </w:num>
  <w:num w:numId="19">
    <w:abstractNumId w:val="12"/>
  </w:num>
  <w:num w:numId="20">
    <w:abstractNumId w:val="7"/>
  </w:num>
  <w:num w:numId="21">
    <w:abstractNumId w:val="7"/>
  </w:num>
  <w:num w:numId="22">
    <w:abstractNumId w:val="7"/>
  </w:num>
  <w:num w:numId="23">
    <w:abstractNumId w:val="7"/>
  </w:num>
  <w:num w:numId="24">
    <w:abstractNumId w:val="7"/>
  </w:num>
  <w:num w:numId="25">
    <w:abstractNumId w:val="14"/>
  </w:num>
  <w:num w:numId="26">
    <w:abstractNumId w:val="11"/>
  </w:num>
  <w:num w:numId="27">
    <w:abstractNumId w:val="5"/>
  </w:num>
  <w:num w:numId="28">
    <w:abstractNumId w:val="15"/>
  </w:num>
  <w:num w:numId="2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1F8"/>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B2D"/>
    <w:rsid w:val="00053E40"/>
    <w:rsid w:val="00053EC3"/>
    <w:rsid w:val="000541E1"/>
    <w:rsid w:val="00054398"/>
    <w:rsid w:val="0005460B"/>
    <w:rsid w:val="0005476A"/>
    <w:rsid w:val="000547BB"/>
    <w:rsid w:val="00054990"/>
    <w:rsid w:val="00054B3B"/>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0F"/>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C0D"/>
    <w:rsid w:val="000C0D5D"/>
    <w:rsid w:val="000C0DD9"/>
    <w:rsid w:val="000C10A2"/>
    <w:rsid w:val="000C1438"/>
    <w:rsid w:val="000C18D3"/>
    <w:rsid w:val="000C1904"/>
    <w:rsid w:val="000C2523"/>
    <w:rsid w:val="000C28B6"/>
    <w:rsid w:val="000C2C19"/>
    <w:rsid w:val="000C3835"/>
    <w:rsid w:val="000C383D"/>
    <w:rsid w:val="000C38F4"/>
    <w:rsid w:val="000C4556"/>
    <w:rsid w:val="000C4701"/>
    <w:rsid w:val="000C4E37"/>
    <w:rsid w:val="000C4F5E"/>
    <w:rsid w:val="000C50FA"/>
    <w:rsid w:val="000C5128"/>
    <w:rsid w:val="000C5184"/>
    <w:rsid w:val="000C5673"/>
    <w:rsid w:val="000C56B4"/>
    <w:rsid w:val="000C5960"/>
    <w:rsid w:val="000C662D"/>
    <w:rsid w:val="000C6796"/>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9AD"/>
    <w:rsid w:val="000F5A2B"/>
    <w:rsid w:val="000F5BA8"/>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C7E"/>
    <w:rsid w:val="00101E00"/>
    <w:rsid w:val="00101E8F"/>
    <w:rsid w:val="001027AE"/>
    <w:rsid w:val="00102D6F"/>
    <w:rsid w:val="0010394F"/>
    <w:rsid w:val="0010395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00F"/>
    <w:rsid w:val="0012737B"/>
    <w:rsid w:val="00127526"/>
    <w:rsid w:val="0012768D"/>
    <w:rsid w:val="0012769E"/>
    <w:rsid w:val="00127785"/>
    <w:rsid w:val="001277F3"/>
    <w:rsid w:val="0013029F"/>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A21"/>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16"/>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416"/>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C01"/>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9ED"/>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9D8"/>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7F"/>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B9A"/>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644"/>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C13"/>
    <w:rsid w:val="00223DD7"/>
    <w:rsid w:val="00223F8E"/>
    <w:rsid w:val="002241B9"/>
    <w:rsid w:val="002243AF"/>
    <w:rsid w:val="00224541"/>
    <w:rsid w:val="00224724"/>
    <w:rsid w:val="00224785"/>
    <w:rsid w:val="0022499C"/>
    <w:rsid w:val="00224F79"/>
    <w:rsid w:val="0022501D"/>
    <w:rsid w:val="00225309"/>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70C"/>
    <w:rsid w:val="00230A6E"/>
    <w:rsid w:val="00230BCE"/>
    <w:rsid w:val="00230BF6"/>
    <w:rsid w:val="00231426"/>
    <w:rsid w:val="00231498"/>
    <w:rsid w:val="0023170A"/>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8DD"/>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1E2"/>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665"/>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B9C"/>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48"/>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2EB"/>
    <w:rsid w:val="002A68A3"/>
    <w:rsid w:val="002A6A1F"/>
    <w:rsid w:val="002A6FBE"/>
    <w:rsid w:val="002A7673"/>
    <w:rsid w:val="002A76BB"/>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0ED6"/>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0"/>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CBD"/>
    <w:rsid w:val="002E1E2E"/>
    <w:rsid w:val="002E2184"/>
    <w:rsid w:val="002E2A2A"/>
    <w:rsid w:val="002E2DAC"/>
    <w:rsid w:val="002E307F"/>
    <w:rsid w:val="002E32F9"/>
    <w:rsid w:val="002E388A"/>
    <w:rsid w:val="002E3A24"/>
    <w:rsid w:val="002E3A9C"/>
    <w:rsid w:val="002E3AF5"/>
    <w:rsid w:val="002E3BEF"/>
    <w:rsid w:val="002E3C4A"/>
    <w:rsid w:val="002E40E9"/>
    <w:rsid w:val="002E4185"/>
    <w:rsid w:val="002E42B4"/>
    <w:rsid w:val="002E43A6"/>
    <w:rsid w:val="002E44BF"/>
    <w:rsid w:val="002E4C14"/>
    <w:rsid w:val="002E4C66"/>
    <w:rsid w:val="002E50B7"/>
    <w:rsid w:val="002E5179"/>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2ADD"/>
    <w:rsid w:val="00373231"/>
    <w:rsid w:val="00373735"/>
    <w:rsid w:val="00373877"/>
    <w:rsid w:val="00373E84"/>
    <w:rsid w:val="0037427C"/>
    <w:rsid w:val="003747EA"/>
    <w:rsid w:val="00374933"/>
    <w:rsid w:val="00374ACC"/>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EB9"/>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830"/>
    <w:rsid w:val="00386929"/>
    <w:rsid w:val="00386E16"/>
    <w:rsid w:val="00386EF2"/>
    <w:rsid w:val="00386FF5"/>
    <w:rsid w:val="003873E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4D1E"/>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4"/>
    <w:rsid w:val="003E1A9B"/>
    <w:rsid w:val="003E1AEF"/>
    <w:rsid w:val="003E2176"/>
    <w:rsid w:val="003E261C"/>
    <w:rsid w:val="003E2CA7"/>
    <w:rsid w:val="003E3342"/>
    <w:rsid w:val="003E3618"/>
    <w:rsid w:val="003E375A"/>
    <w:rsid w:val="003E39F4"/>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AA8"/>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1DD"/>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676"/>
    <w:rsid w:val="004218CA"/>
    <w:rsid w:val="00421B72"/>
    <w:rsid w:val="00421BBC"/>
    <w:rsid w:val="00421EAB"/>
    <w:rsid w:val="0042237D"/>
    <w:rsid w:val="00422580"/>
    <w:rsid w:val="00422D6A"/>
    <w:rsid w:val="00423292"/>
    <w:rsid w:val="0042355E"/>
    <w:rsid w:val="004238F0"/>
    <w:rsid w:val="004239E5"/>
    <w:rsid w:val="00423A50"/>
    <w:rsid w:val="00423C15"/>
    <w:rsid w:val="00423E04"/>
    <w:rsid w:val="0042413F"/>
    <w:rsid w:val="004248E9"/>
    <w:rsid w:val="00424AEF"/>
    <w:rsid w:val="0042558D"/>
    <w:rsid w:val="004256C1"/>
    <w:rsid w:val="00425757"/>
    <w:rsid w:val="00425770"/>
    <w:rsid w:val="00425A11"/>
    <w:rsid w:val="004266FA"/>
    <w:rsid w:val="0042684D"/>
    <w:rsid w:val="00426E93"/>
    <w:rsid w:val="0042717A"/>
    <w:rsid w:val="00427985"/>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A57"/>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1E0"/>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23"/>
    <w:rsid w:val="00454DD7"/>
    <w:rsid w:val="00454EC3"/>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50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24"/>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497"/>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3C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5B6"/>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D92"/>
    <w:rsid w:val="00514E2F"/>
    <w:rsid w:val="005150DC"/>
    <w:rsid w:val="00515317"/>
    <w:rsid w:val="00515940"/>
    <w:rsid w:val="00515A0B"/>
    <w:rsid w:val="00515B0E"/>
    <w:rsid w:val="00515B2F"/>
    <w:rsid w:val="00515BA6"/>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18A9"/>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93"/>
    <w:rsid w:val="005248E7"/>
    <w:rsid w:val="00524C3C"/>
    <w:rsid w:val="00525A19"/>
    <w:rsid w:val="00525B92"/>
    <w:rsid w:val="00525F0B"/>
    <w:rsid w:val="005266C1"/>
    <w:rsid w:val="005266F6"/>
    <w:rsid w:val="005267F8"/>
    <w:rsid w:val="00526805"/>
    <w:rsid w:val="00526C3F"/>
    <w:rsid w:val="00526DDA"/>
    <w:rsid w:val="0052717B"/>
    <w:rsid w:val="0052731E"/>
    <w:rsid w:val="00527415"/>
    <w:rsid w:val="0052770D"/>
    <w:rsid w:val="00527957"/>
    <w:rsid w:val="00527BF4"/>
    <w:rsid w:val="00527C39"/>
    <w:rsid w:val="00527E51"/>
    <w:rsid w:val="00530062"/>
    <w:rsid w:val="005304D0"/>
    <w:rsid w:val="00530675"/>
    <w:rsid w:val="00530680"/>
    <w:rsid w:val="00530A28"/>
    <w:rsid w:val="00530AF8"/>
    <w:rsid w:val="00530BFD"/>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87E"/>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23"/>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69"/>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D6B"/>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E38"/>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11B"/>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22"/>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091"/>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8A3"/>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5E08"/>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6F8"/>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51"/>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2DAB"/>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174"/>
    <w:rsid w:val="00657349"/>
    <w:rsid w:val="00657599"/>
    <w:rsid w:val="00657A93"/>
    <w:rsid w:val="00657B62"/>
    <w:rsid w:val="00657DB2"/>
    <w:rsid w:val="006601DD"/>
    <w:rsid w:val="00660201"/>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C88"/>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294"/>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E1F"/>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7E9"/>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8FD"/>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940"/>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1C8"/>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37"/>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2B"/>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5D3"/>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869"/>
    <w:rsid w:val="00715B88"/>
    <w:rsid w:val="00715E65"/>
    <w:rsid w:val="00715EBF"/>
    <w:rsid w:val="00716110"/>
    <w:rsid w:val="00716B5A"/>
    <w:rsid w:val="0071718B"/>
    <w:rsid w:val="00717246"/>
    <w:rsid w:val="00717377"/>
    <w:rsid w:val="007173C9"/>
    <w:rsid w:val="00717452"/>
    <w:rsid w:val="007174E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E12"/>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8C5"/>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288"/>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38BE"/>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68"/>
    <w:rsid w:val="0079617F"/>
    <w:rsid w:val="007961C3"/>
    <w:rsid w:val="00796522"/>
    <w:rsid w:val="00796591"/>
    <w:rsid w:val="0079663A"/>
    <w:rsid w:val="00796722"/>
    <w:rsid w:val="00796A03"/>
    <w:rsid w:val="00796B7D"/>
    <w:rsid w:val="00796D2E"/>
    <w:rsid w:val="00796EAC"/>
    <w:rsid w:val="007971F4"/>
    <w:rsid w:val="0079775F"/>
    <w:rsid w:val="007978F4"/>
    <w:rsid w:val="00797B08"/>
    <w:rsid w:val="00797DE8"/>
    <w:rsid w:val="007A04E4"/>
    <w:rsid w:val="007A10E2"/>
    <w:rsid w:val="007A127F"/>
    <w:rsid w:val="007A1493"/>
    <w:rsid w:val="007A19E8"/>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2B5"/>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4D94"/>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29"/>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86C"/>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75"/>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56E"/>
    <w:rsid w:val="007F3890"/>
    <w:rsid w:val="007F3B59"/>
    <w:rsid w:val="007F3D2C"/>
    <w:rsid w:val="007F3D74"/>
    <w:rsid w:val="007F3E37"/>
    <w:rsid w:val="007F3E6A"/>
    <w:rsid w:val="007F3FDF"/>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877"/>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4F9C"/>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1ECD"/>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6D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397"/>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48F"/>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13B"/>
    <w:rsid w:val="00846A3C"/>
    <w:rsid w:val="00846DB0"/>
    <w:rsid w:val="00846DBF"/>
    <w:rsid w:val="00846FC8"/>
    <w:rsid w:val="00847222"/>
    <w:rsid w:val="0084724C"/>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750"/>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6D07"/>
    <w:rsid w:val="00887841"/>
    <w:rsid w:val="008878C0"/>
    <w:rsid w:val="008878E3"/>
    <w:rsid w:val="008879F9"/>
    <w:rsid w:val="00887C2D"/>
    <w:rsid w:val="00887D6E"/>
    <w:rsid w:val="00887EB4"/>
    <w:rsid w:val="0089020C"/>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1"/>
    <w:rsid w:val="008A1F78"/>
    <w:rsid w:val="008A2477"/>
    <w:rsid w:val="008A28C8"/>
    <w:rsid w:val="008A2A65"/>
    <w:rsid w:val="008A2DDD"/>
    <w:rsid w:val="008A3953"/>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4BC4"/>
    <w:rsid w:val="008C51A8"/>
    <w:rsid w:val="008C539E"/>
    <w:rsid w:val="008C53F3"/>
    <w:rsid w:val="008C54D3"/>
    <w:rsid w:val="008C585E"/>
    <w:rsid w:val="008C5BEF"/>
    <w:rsid w:val="008C5BF4"/>
    <w:rsid w:val="008C5C0E"/>
    <w:rsid w:val="008C5C30"/>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5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9EF"/>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183"/>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4CE"/>
    <w:rsid w:val="009276FA"/>
    <w:rsid w:val="0092793B"/>
    <w:rsid w:val="00927B8E"/>
    <w:rsid w:val="00930034"/>
    <w:rsid w:val="00930252"/>
    <w:rsid w:val="0093069F"/>
    <w:rsid w:val="0093076A"/>
    <w:rsid w:val="009309B9"/>
    <w:rsid w:val="00930A80"/>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36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901"/>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0CA4"/>
    <w:rsid w:val="0098121B"/>
    <w:rsid w:val="00981303"/>
    <w:rsid w:val="00981674"/>
    <w:rsid w:val="00981790"/>
    <w:rsid w:val="0098196D"/>
    <w:rsid w:val="00982082"/>
    <w:rsid w:val="00982506"/>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363"/>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2F6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4D0"/>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08F"/>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68A"/>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29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70"/>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B7F22"/>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2F3D"/>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C9F"/>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4AF"/>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AD3"/>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9F1"/>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6DE4"/>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3D5E"/>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35"/>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1FB0"/>
    <w:rsid w:val="00B82076"/>
    <w:rsid w:val="00B82409"/>
    <w:rsid w:val="00B8304C"/>
    <w:rsid w:val="00B831FA"/>
    <w:rsid w:val="00B833B1"/>
    <w:rsid w:val="00B8362C"/>
    <w:rsid w:val="00B83C72"/>
    <w:rsid w:val="00B83F38"/>
    <w:rsid w:val="00B83FBF"/>
    <w:rsid w:val="00B848C6"/>
    <w:rsid w:val="00B84B3F"/>
    <w:rsid w:val="00B84DB2"/>
    <w:rsid w:val="00B84DD6"/>
    <w:rsid w:val="00B84F23"/>
    <w:rsid w:val="00B84FC9"/>
    <w:rsid w:val="00B85369"/>
    <w:rsid w:val="00B855DF"/>
    <w:rsid w:val="00B859AF"/>
    <w:rsid w:val="00B859D3"/>
    <w:rsid w:val="00B85C77"/>
    <w:rsid w:val="00B85D0F"/>
    <w:rsid w:val="00B85EE4"/>
    <w:rsid w:val="00B8622F"/>
    <w:rsid w:val="00B863D4"/>
    <w:rsid w:val="00B863DD"/>
    <w:rsid w:val="00B865EF"/>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5AF"/>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4E7"/>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69C"/>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4FEA"/>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C9C"/>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2A"/>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7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BF7B94"/>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53A"/>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E31"/>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5"/>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5E3"/>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46A"/>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78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0E8"/>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BA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C7"/>
    <w:rsid w:val="00C912F6"/>
    <w:rsid w:val="00C9153A"/>
    <w:rsid w:val="00C9170E"/>
    <w:rsid w:val="00C91911"/>
    <w:rsid w:val="00C919B0"/>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180"/>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94A"/>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42A"/>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5D06"/>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3BC"/>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4F51"/>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024"/>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9C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527"/>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B4C"/>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6E"/>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6992"/>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1FCD"/>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888"/>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485"/>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5C"/>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743"/>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656"/>
    <w:rsid w:val="00E41AC2"/>
    <w:rsid w:val="00E41CD1"/>
    <w:rsid w:val="00E4210A"/>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CE0"/>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1EAC"/>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8B6"/>
    <w:rsid w:val="00E96AF3"/>
    <w:rsid w:val="00E96E13"/>
    <w:rsid w:val="00E96E20"/>
    <w:rsid w:val="00E96E28"/>
    <w:rsid w:val="00E9712D"/>
    <w:rsid w:val="00E97326"/>
    <w:rsid w:val="00E97B37"/>
    <w:rsid w:val="00E97D9E"/>
    <w:rsid w:val="00EA0011"/>
    <w:rsid w:val="00EA06A0"/>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5E9D"/>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88E"/>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2F42"/>
    <w:rsid w:val="00EE3397"/>
    <w:rsid w:val="00EE3543"/>
    <w:rsid w:val="00EE39C6"/>
    <w:rsid w:val="00EE39EE"/>
    <w:rsid w:val="00EE400E"/>
    <w:rsid w:val="00EE4382"/>
    <w:rsid w:val="00EE44FE"/>
    <w:rsid w:val="00EE480A"/>
    <w:rsid w:val="00EE487C"/>
    <w:rsid w:val="00EE4A13"/>
    <w:rsid w:val="00EE4FE3"/>
    <w:rsid w:val="00EE511C"/>
    <w:rsid w:val="00EE5872"/>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813"/>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956"/>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517"/>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29C"/>
    <w:rsid w:val="00F65681"/>
    <w:rsid w:val="00F656A2"/>
    <w:rsid w:val="00F65719"/>
    <w:rsid w:val="00F65D99"/>
    <w:rsid w:val="00F66083"/>
    <w:rsid w:val="00F66340"/>
    <w:rsid w:val="00F66447"/>
    <w:rsid w:val="00F6690C"/>
    <w:rsid w:val="00F66BEB"/>
    <w:rsid w:val="00F6710B"/>
    <w:rsid w:val="00F67302"/>
    <w:rsid w:val="00F67319"/>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8B"/>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3DA"/>
    <w:rsid w:val="00F858AF"/>
    <w:rsid w:val="00F85E7A"/>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5F8D"/>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92C"/>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2D78"/>
    <w:rsid w:val="00FB32A5"/>
    <w:rsid w:val="00FB3385"/>
    <w:rsid w:val="00FB33B0"/>
    <w:rsid w:val="00FB341E"/>
    <w:rsid w:val="00FB351A"/>
    <w:rsid w:val="00FB3D5F"/>
    <w:rsid w:val="00FB4284"/>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3FA4"/>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6E5"/>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787"/>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61C"/>
    <w:rsid w:val="00FE174A"/>
    <w:rsid w:val="00FE17A6"/>
    <w:rsid w:val="00FE1B8C"/>
    <w:rsid w:val="00FE1CD8"/>
    <w:rsid w:val="00FE1D36"/>
    <w:rsid w:val="00FE1EA0"/>
    <w:rsid w:val="00FE22CB"/>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1F5"/>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A66"/>
    <w:rsid w:val="00FF5E3F"/>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qFormat/>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qFormat/>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qFormat/>
    <w:rsid w:val="00B40E91"/>
    <w:rPr>
      <w:sz w:val="20"/>
    </w:rPr>
  </w:style>
  <w:style w:type="character" w:customStyle="1" w:styleId="B2Char">
    <w:name w:val="B2 Char"/>
    <w:link w:val="B2"/>
    <w:qFormat/>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qFormat/>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qFormat/>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qFormat/>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 w:type="character" w:customStyle="1" w:styleId="ProposallistChar">
    <w:name w:val="Proposal list Char"/>
    <w:basedOn w:val="DefaultParagraphFont"/>
    <w:link w:val="Proposallist"/>
    <w:rsid w:val="00425757"/>
    <w:rPr>
      <w:rFonts w:eastAsia="SimSun"/>
      <w:b/>
      <w:lang w:eastAsia="en-US"/>
    </w:rPr>
  </w:style>
  <w:style w:type="paragraph" w:customStyle="1" w:styleId="Proposallist">
    <w:name w:val="Proposal list"/>
    <w:basedOn w:val="Proposal"/>
    <w:link w:val="ProposallistChar"/>
    <w:qFormat/>
    <w:rsid w:val="00425757"/>
    <w:pPr>
      <w:tabs>
        <w:tab w:val="left" w:pos="1560"/>
      </w:tabs>
      <w:ind w:left="1560" w:hanging="1134"/>
    </w:pPr>
    <w:rPr>
      <w:rFonts w:eastAsia="SimSun"/>
      <w:sz w:val="20"/>
      <w:lang w:val="en-US"/>
    </w:rPr>
  </w:style>
  <w:style w:type="character" w:customStyle="1" w:styleId="B3Car">
    <w:name w:val="B3 Car"/>
    <w:rsid w:val="00054B3B"/>
    <w:rPr>
      <w:lang w:val="en-GB" w:eastAsia="en-US"/>
    </w:rPr>
  </w:style>
  <w:style w:type="character" w:customStyle="1" w:styleId="NOZchn">
    <w:name w:val="NO Zchn"/>
    <w:rsid w:val="000C67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329944791">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441</TotalTime>
  <Pages>4</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45</cp:revision>
  <cp:lastPrinted>2019-10-03T15:30:00Z</cp:lastPrinted>
  <dcterms:created xsi:type="dcterms:W3CDTF">2021-04-01T15:22:00Z</dcterms:created>
  <dcterms:modified xsi:type="dcterms:W3CDTF">2021-05-11T05:00:00Z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